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8B558" w14:textId="77777777" w:rsidR="005070A3" w:rsidRDefault="005070A3">
      <w:pPr>
        <w:framePr w:w="2767" w:h="365" w:hSpace="180" w:wrap="around" w:vAnchor="text" w:hAnchor="page" w:x="8242" w:y="-593"/>
        <w:ind w:firstLine="0"/>
        <w:jc w:val="center"/>
        <w:rPr>
          <w:b/>
        </w:rPr>
      </w:pPr>
      <w:r>
        <w:rPr>
          <w:b/>
        </w:rPr>
        <w:fldChar w:fldCharType="begin">
          <w:ffData>
            <w:name w:val="Text9"/>
            <w:enabled/>
            <w:calcOnExit w:val="0"/>
            <w:textInput/>
          </w:ffData>
        </w:fldChar>
      </w:r>
      <w:bookmarkStart w:id="0" w:name="Text9"/>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bookmarkEnd w:id="0"/>
    </w:p>
    <w:p w14:paraId="7D61A231" w14:textId="77777777" w:rsidR="005070A3" w:rsidRDefault="00EA5182">
      <w:pPr>
        <w:ind w:firstLine="0"/>
      </w:pPr>
      <w:r>
        <w:rPr>
          <w:b/>
          <w:caps/>
          <w:noProof/>
          <w:sz w:val="20"/>
        </w:rPr>
        <w:object w:dxaOrig="1440" w:dyaOrig="1440" w14:anchorId="69D398BD">
          <v:shape id="_x0000_s2050" type="#_x0000_t75" style="position:absolute;left:0;text-align:left;margin-left:217.05pt;margin-top:.85pt;width:47.65pt;height:56.05pt;z-index:251657728;mso-wrap-edited:f" wrapcoords="-318 0 -318 21330 21600 21330 21600 0 -318 0" o:allowincell="f">
            <v:imagedata r:id="rId8" o:title=""/>
            <w10:wrap type="tight"/>
          </v:shape>
          <o:OLEObject Type="Embed" ProgID="PBrush" ShapeID="_x0000_s2050" DrawAspect="Content" ObjectID="_1713874130" r:id="rId9"/>
        </w:object>
      </w:r>
    </w:p>
    <w:p w14:paraId="25983EF8" w14:textId="77777777" w:rsidR="005070A3" w:rsidRDefault="005070A3">
      <w:pPr>
        <w:ind w:firstLine="0"/>
      </w:pPr>
    </w:p>
    <w:p w14:paraId="5CB46BA9" w14:textId="77777777" w:rsidR="005070A3" w:rsidRDefault="005070A3">
      <w:pPr>
        <w:ind w:firstLine="0"/>
      </w:pPr>
    </w:p>
    <w:p w14:paraId="10931BBF" w14:textId="77777777" w:rsidR="005070A3" w:rsidRDefault="005070A3">
      <w:pPr>
        <w:ind w:firstLine="0"/>
      </w:pPr>
      <w:r>
        <w:tab/>
      </w:r>
      <w:r>
        <w:tab/>
        <w:t xml:space="preserve"> </w:t>
      </w:r>
    </w:p>
    <w:p w14:paraId="769C30B2" w14:textId="77777777" w:rsidR="005070A3" w:rsidRDefault="005070A3">
      <w:pPr>
        <w:shd w:val="solid" w:color="FFFFFF" w:fill="FFFFFF"/>
        <w:tabs>
          <w:tab w:val="left" w:pos="-851"/>
        </w:tabs>
        <w:ind w:firstLine="0"/>
        <w:jc w:val="center"/>
        <w:rPr>
          <w:caps/>
          <w:sz w:val="16"/>
        </w:rPr>
      </w:pPr>
    </w:p>
    <w:p w14:paraId="61051359" w14:textId="77777777" w:rsidR="005070A3" w:rsidRDefault="005070A3" w:rsidP="00790AD3">
      <w:pPr>
        <w:shd w:val="solid" w:color="FFFFFF" w:fill="FFFFFF"/>
        <w:ind w:firstLine="0"/>
        <w:jc w:val="center"/>
        <w:outlineLvl w:val="0"/>
        <w:rPr>
          <w:b/>
        </w:rPr>
      </w:pPr>
      <w:r>
        <w:rPr>
          <w:b/>
        </w:rPr>
        <w:fldChar w:fldCharType="begin">
          <w:ffData>
            <w:name w:val=""/>
            <w:enabled/>
            <w:calcOnExit w:val="0"/>
            <w:textInput>
              <w:default w:val="RIETAVO SAVIVALDYBĖS TARYBA"/>
              <w:format w:val="Didžiosios raidės"/>
            </w:textInput>
          </w:ffData>
        </w:fldChar>
      </w:r>
      <w:r>
        <w:rPr>
          <w:b/>
        </w:rPr>
        <w:instrText xml:space="preserve"> FORMTEXT </w:instrText>
      </w:r>
      <w:r>
        <w:rPr>
          <w:b/>
        </w:rPr>
      </w:r>
      <w:r>
        <w:rPr>
          <w:b/>
        </w:rPr>
        <w:fldChar w:fldCharType="separate"/>
      </w:r>
      <w:r>
        <w:rPr>
          <w:b/>
          <w:noProof/>
        </w:rPr>
        <w:t>RIETAVO SAVIVALDYBĖS TARYBA</w:t>
      </w:r>
      <w:r>
        <w:rPr>
          <w:b/>
        </w:rPr>
        <w:fldChar w:fldCharType="end"/>
      </w:r>
    </w:p>
    <w:p w14:paraId="1AC432BF" w14:textId="77777777" w:rsidR="005070A3" w:rsidRDefault="005070A3">
      <w:pPr>
        <w:shd w:val="solid" w:color="FFFFFF" w:fill="FFFFFF"/>
        <w:ind w:firstLine="0"/>
        <w:jc w:val="center"/>
        <w:rPr>
          <w:b/>
        </w:rPr>
      </w:pPr>
    </w:p>
    <w:p w14:paraId="73DB9510" w14:textId="77777777" w:rsidR="005070A3" w:rsidRDefault="005070A3">
      <w:pPr>
        <w:shd w:val="solid" w:color="FFFFFF" w:fill="FFFFFF"/>
        <w:ind w:firstLine="0"/>
        <w:jc w:val="center"/>
        <w:rPr>
          <w:b/>
        </w:rPr>
      </w:pPr>
    </w:p>
    <w:p w14:paraId="0BDA3818" w14:textId="77777777" w:rsidR="00A71993" w:rsidRDefault="005070A3" w:rsidP="00A71993">
      <w:pPr>
        <w:shd w:val="solid" w:color="FFFFFF" w:fill="FFFFFF"/>
        <w:ind w:firstLine="0"/>
        <w:jc w:val="center"/>
        <w:outlineLvl w:val="0"/>
        <w:rPr>
          <w:b/>
        </w:rPr>
      </w:pPr>
      <w:r>
        <w:rPr>
          <w:b/>
        </w:rPr>
        <w:fldChar w:fldCharType="begin">
          <w:ffData>
            <w:name w:val="Text1"/>
            <w:enabled/>
            <w:calcOnExit w:val="0"/>
            <w:textInput/>
          </w:ffData>
        </w:fldChar>
      </w:r>
      <w:r>
        <w:rPr>
          <w:b/>
        </w:rPr>
        <w:instrText xml:space="preserve"> FORMTEXT </w:instrText>
      </w:r>
      <w:r>
        <w:rPr>
          <w:b/>
        </w:rPr>
      </w:r>
      <w:r>
        <w:rPr>
          <w:b/>
        </w:rPr>
        <w:fldChar w:fldCharType="separate"/>
      </w:r>
      <w:r w:rsidR="007A44E1">
        <w:rPr>
          <w:b/>
        </w:rPr>
        <w:t xml:space="preserve"> V</w:t>
      </w:r>
      <w:r w:rsidR="00F63E23">
        <w:rPr>
          <w:b/>
        </w:rPr>
        <w:t>I</w:t>
      </w:r>
      <w:r>
        <w:rPr>
          <w:b/>
        </w:rPr>
        <w:t xml:space="preserve"> ŠAUKIMO TARYBOS </w:t>
      </w:r>
      <w:r w:rsidR="00251172">
        <w:rPr>
          <w:b/>
        </w:rPr>
        <w:t>3</w:t>
      </w:r>
      <w:r w:rsidR="00A71993">
        <w:rPr>
          <w:b/>
        </w:rPr>
        <w:t>9</w:t>
      </w:r>
      <w:r w:rsidR="0031795B">
        <w:rPr>
          <w:b/>
        </w:rPr>
        <w:t xml:space="preserve"> </w:t>
      </w:r>
      <w:r>
        <w:rPr>
          <w:b/>
        </w:rPr>
        <w:t>POSĖDŽIO</w:t>
      </w:r>
      <w:r w:rsidR="00362F32">
        <w:rPr>
          <w:b/>
        </w:rPr>
        <w:t xml:space="preserve"> </w:t>
      </w:r>
    </w:p>
    <w:p w14:paraId="02766549" w14:textId="0D3380A0" w:rsidR="005070A3" w:rsidRDefault="005070A3" w:rsidP="00A71993">
      <w:pPr>
        <w:shd w:val="solid" w:color="FFFFFF" w:fill="FFFFFF"/>
        <w:ind w:firstLine="0"/>
        <w:jc w:val="center"/>
        <w:outlineLvl w:val="0"/>
        <w:rPr>
          <w:b/>
          <w:sz w:val="20"/>
        </w:rPr>
      </w:pPr>
      <w:r>
        <w:rPr>
          <w:b/>
        </w:rPr>
        <w:t xml:space="preserve"> PROTOKOLAS</w:t>
      </w:r>
      <w:r>
        <w:rPr>
          <w:b/>
        </w:rPr>
        <w:fldChar w:fldCharType="end"/>
      </w:r>
      <w:r>
        <w:rPr>
          <w:b/>
          <w:sz w:val="20"/>
        </w:rPr>
        <w:fldChar w:fldCharType="begin">
          <w:ffData>
            <w:name w:val="Text8"/>
            <w:enabled/>
            <w:calcOnExit w:val="0"/>
            <w:textInput/>
          </w:ffData>
        </w:fldChar>
      </w:r>
      <w:bookmarkStart w:id="1" w:name="Text8"/>
      <w:r>
        <w:rPr>
          <w:b/>
          <w:sz w:val="20"/>
        </w:rPr>
        <w:instrText xml:space="preserve"> FORMTEXT </w:instrText>
      </w:r>
      <w:r>
        <w:rPr>
          <w:b/>
          <w:sz w:val="20"/>
        </w:rPr>
      </w:r>
      <w:r>
        <w:rPr>
          <w:b/>
          <w:sz w:val="20"/>
        </w:rPr>
        <w:fldChar w:fldCharType="separate"/>
      </w:r>
      <w:r>
        <w:rPr>
          <w:b/>
          <w:sz w:val="20"/>
        </w:rPr>
        <w:t> </w:t>
      </w:r>
      <w:r>
        <w:rPr>
          <w:b/>
          <w:sz w:val="20"/>
        </w:rPr>
        <w:t> </w:t>
      </w:r>
      <w:r>
        <w:rPr>
          <w:b/>
          <w:sz w:val="20"/>
        </w:rPr>
        <w:t> </w:t>
      </w:r>
      <w:r>
        <w:rPr>
          <w:b/>
          <w:sz w:val="20"/>
        </w:rPr>
        <w:t> </w:t>
      </w:r>
      <w:r>
        <w:rPr>
          <w:b/>
          <w:sz w:val="20"/>
        </w:rPr>
        <w:t> </w:t>
      </w:r>
      <w:r>
        <w:rPr>
          <w:b/>
          <w:sz w:val="20"/>
        </w:rPr>
        <w:fldChar w:fldCharType="end"/>
      </w:r>
      <w:bookmarkEnd w:id="1"/>
    </w:p>
    <w:p w14:paraId="26C99497" w14:textId="6532127F" w:rsidR="005070A3" w:rsidRDefault="00E64BF0">
      <w:pPr>
        <w:framePr w:w="5378" w:h="365" w:hRule="exact" w:hSpace="1418" w:wrap="around" w:vAnchor="page" w:hAnchor="page" w:x="3869" w:y="4145"/>
        <w:shd w:val="solid" w:color="FFFFFF" w:fill="FFFFFF"/>
        <w:ind w:firstLine="0"/>
        <w:jc w:val="center"/>
      </w:pPr>
      <w:r>
        <w:t>20</w:t>
      </w:r>
      <w:r w:rsidR="00F761FD">
        <w:t>2</w:t>
      </w:r>
      <w:r w:rsidR="00634DA9">
        <w:t>2</w:t>
      </w:r>
      <w:r w:rsidR="005070A3">
        <w:t xml:space="preserve"> m. </w:t>
      </w:r>
      <w:r w:rsidR="00A71993">
        <w:t>balandžio 28</w:t>
      </w:r>
      <w:r w:rsidR="005070A3">
        <w:t xml:space="preserve"> d.  Nr. </w:t>
      </w:r>
      <w:r w:rsidR="00BE5BB7">
        <w:t>T1-</w:t>
      </w:r>
      <w:r w:rsidR="00A71993">
        <w:t>4</w:t>
      </w:r>
    </w:p>
    <w:p w14:paraId="1E562A17" w14:textId="77777777" w:rsidR="005070A3" w:rsidRDefault="005070A3">
      <w:pPr>
        <w:ind w:firstLine="0"/>
        <w:jc w:val="center"/>
      </w:pPr>
    </w:p>
    <w:p w14:paraId="6A9987E6" w14:textId="77777777" w:rsidR="005070A3" w:rsidRDefault="005070A3" w:rsidP="00217458">
      <w:pPr>
        <w:ind w:left="709" w:hanging="709"/>
        <w:rPr>
          <w:sz w:val="12"/>
        </w:rPr>
      </w:pPr>
      <w:r>
        <w:tab/>
        <w:t xml:space="preserve"> </w:t>
      </w:r>
    </w:p>
    <w:p w14:paraId="1EFF70B4" w14:textId="77777777" w:rsidR="005070A3" w:rsidRDefault="005070A3">
      <w:pPr>
        <w:tabs>
          <w:tab w:val="center" w:pos="5548"/>
        </w:tabs>
        <w:rPr>
          <w:noProof/>
        </w:rPr>
        <w:sectPr w:rsidR="005070A3" w:rsidSect="00241CDB">
          <w:headerReference w:type="even" r:id="rId10"/>
          <w:headerReference w:type="default" r:id="rId11"/>
          <w:footerReference w:type="default" r:id="rId12"/>
          <w:type w:val="continuous"/>
          <w:pgSz w:w="11907" w:h="16840" w:code="9"/>
          <w:pgMar w:top="1134" w:right="708" w:bottom="567" w:left="1701" w:header="680" w:footer="454" w:gutter="0"/>
          <w:cols w:space="1296"/>
          <w:titlePg/>
        </w:sectPr>
      </w:pPr>
    </w:p>
    <w:p w14:paraId="2FBEC74A" w14:textId="77777777" w:rsidR="00A71993" w:rsidRDefault="005070A3" w:rsidP="00A71993">
      <w:pPr>
        <w:shd w:val="solid" w:color="FFFFFF" w:fill="FFFFFF"/>
        <w:ind w:firstLine="0"/>
        <w:jc w:val="center"/>
      </w:pPr>
      <w:r>
        <w:t xml:space="preserve">   </w:t>
      </w:r>
      <w:r w:rsidR="00335BD0">
        <w:t xml:space="preserve"> </w:t>
      </w:r>
      <w:r w:rsidR="00A71993">
        <w:fldChar w:fldCharType="begin">
          <w:ffData>
            <w:name w:val="Text11"/>
            <w:enabled/>
            <w:calcOnExit w:val="0"/>
            <w:textInput>
              <w:default w:val="Rietavas"/>
            </w:textInput>
          </w:ffData>
        </w:fldChar>
      </w:r>
      <w:bookmarkStart w:id="2" w:name="Text11"/>
      <w:r w:rsidR="00A71993">
        <w:instrText xml:space="preserve"> FORMTEXT </w:instrText>
      </w:r>
      <w:r w:rsidR="00A71993">
        <w:fldChar w:fldCharType="separate"/>
      </w:r>
      <w:r w:rsidR="00A71993">
        <w:rPr>
          <w:noProof/>
        </w:rPr>
        <w:t>Rietavas</w:t>
      </w:r>
      <w:r w:rsidR="00A71993">
        <w:fldChar w:fldCharType="end"/>
      </w:r>
      <w:bookmarkEnd w:id="2"/>
    </w:p>
    <w:p w14:paraId="0E34F57C" w14:textId="44F0325B" w:rsidR="00A71993" w:rsidRDefault="00A71993" w:rsidP="009925E3">
      <w:pPr>
        <w:pStyle w:val="Pagrindiniotekstotrauka"/>
        <w:tabs>
          <w:tab w:val="left" w:pos="993"/>
          <w:tab w:val="left" w:pos="1134"/>
        </w:tabs>
        <w:ind w:firstLine="851"/>
      </w:pPr>
    </w:p>
    <w:p w14:paraId="26024716" w14:textId="77777777" w:rsidR="00A71993" w:rsidRDefault="00A71993" w:rsidP="009925E3">
      <w:pPr>
        <w:pStyle w:val="Pagrindiniotekstotrauka"/>
        <w:tabs>
          <w:tab w:val="left" w:pos="993"/>
          <w:tab w:val="left" w:pos="1134"/>
        </w:tabs>
        <w:ind w:firstLine="851"/>
      </w:pPr>
    </w:p>
    <w:p w14:paraId="48935D51" w14:textId="4C130DF9" w:rsidR="00C844B9" w:rsidRPr="00101042" w:rsidRDefault="00A71993" w:rsidP="009925E3">
      <w:pPr>
        <w:pStyle w:val="Pagrindiniotekstotrauka"/>
        <w:tabs>
          <w:tab w:val="left" w:pos="993"/>
          <w:tab w:val="left" w:pos="1134"/>
        </w:tabs>
        <w:ind w:firstLine="851"/>
        <w:rPr>
          <w:szCs w:val="24"/>
        </w:rPr>
      </w:pPr>
      <w:r>
        <w:t xml:space="preserve">    </w:t>
      </w:r>
      <w:r w:rsidR="009D203E">
        <w:t xml:space="preserve"> </w:t>
      </w:r>
      <w:r w:rsidR="005944E1">
        <w:rPr>
          <w:szCs w:val="24"/>
        </w:rPr>
        <w:t>P</w:t>
      </w:r>
      <w:r w:rsidR="00790AD3" w:rsidRPr="00101042">
        <w:rPr>
          <w:szCs w:val="24"/>
        </w:rPr>
        <w:t xml:space="preserve">osėdžio pradžia </w:t>
      </w:r>
      <w:r w:rsidR="007E2F20" w:rsidRPr="00101042">
        <w:rPr>
          <w:szCs w:val="24"/>
        </w:rPr>
        <w:t xml:space="preserve">– </w:t>
      </w:r>
      <w:r w:rsidR="006F2BDD">
        <w:rPr>
          <w:szCs w:val="24"/>
        </w:rPr>
        <w:t>9</w:t>
      </w:r>
      <w:r w:rsidR="00593944" w:rsidRPr="00101042">
        <w:rPr>
          <w:szCs w:val="24"/>
        </w:rPr>
        <w:t xml:space="preserve"> val. </w:t>
      </w:r>
      <w:r w:rsidR="006F2BDD">
        <w:rPr>
          <w:szCs w:val="24"/>
        </w:rPr>
        <w:t>0</w:t>
      </w:r>
      <w:r w:rsidR="000C5395" w:rsidRPr="00101042">
        <w:rPr>
          <w:szCs w:val="24"/>
        </w:rPr>
        <w:t>0</w:t>
      </w:r>
      <w:r w:rsidR="00790AD3" w:rsidRPr="00101042">
        <w:rPr>
          <w:szCs w:val="24"/>
        </w:rPr>
        <w:t xml:space="preserve"> </w:t>
      </w:r>
      <w:r w:rsidR="00FC3BB4" w:rsidRPr="00101042">
        <w:rPr>
          <w:szCs w:val="24"/>
        </w:rPr>
        <w:t xml:space="preserve"> min.</w:t>
      </w:r>
    </w:p>
    <w:p w14:paraId="586FC18B" w14:textId="5CCEDF4A" w:rsidR="005070A3" w:rsidRPr="009D0443" w:rsidRDefault="00C844B9" w:rsidP="009925E3">
      <w:pPr>
        <w:pStyle w:val="Pagrindiniotekstotrauka"/>
        <w:tabs>
          <w:tab w:val="left" w:pos="993"/>
          <w:tab w:val="left" w:pos="1134"/>
        </w:tabs>
        <w:ind w:firstLine="851"/>
        <w:rPr>
          <w:szCs w:val="24"/>
        </w:rPr>
      </w:pPr>
      <w:r w:rsidRPr="00101042">
        <w:rPr>
          <w:szCs w:val="24"/>
        </w:rPr>
        <w:t xml:space="preserve">   </w:t>
      </w:r>
      <w:r w:rsidR="009D203E">
        <w:rPr>
          <w:szCs w:val="24"/>
        </w:rPr>
        <w:t xml:space="preserve"> </w:t>
      </w:r>
      <w:r w:rsidRPr="00101042">
        <w:rPr>
          <w:szCs w:val="24"/>
        </w:rPr>
        <w:t xml:space="preserve"> P</w:t>
      </w:r>
      <w:r w:rsidR="00790AD3" w:rsidRPr="00101042">
        <w:rPr>
          <w:szCs w:val="24"/>
        </w:rPr>
        <w:t xml:space="preserve">osėdžio pabaiga – </w:t>
      </w:r>
      <w:r w:rsidR="00763360" w:rsidRPr="009D0443">
        <w:rPr>
          <w:szCs w:val="24"/>
        </w:rPr>
        <w:t>1</w:t>
      </w:r>
      <w:r w:rsidR="00A71993">
        <w:rPr>
          <w:szCs w:val="24"/>
        </w:rPr>
        <w:t>3</w:t>
      </w:r>
      <w:r w:rsidR="00430130" w:rsidRPr="009D0443">
        <w:rPr>
          <w:szCs w:val="24"/>
        </w:rPr>
        <w:t xml:space="preserve"> </w:t>
      </w:r>
      <w:r w:rsidR="00790AD3" w:rsidRPr="009D0443">
        <w:rPr>
          <w:szCs w:val="24"/>
        </w:rPr>
        <w:t>val.</w:t>
      </w:r>
      <w:r w:rsidR="005070A3" w:rsidRPr="009D0443">
        <w:rPr>
          <w:szCs w:val="24"/>
        </w:rPr>
        <w:t xml:space="preserve"> </w:t>
      </w:r>
      <w:r w:rsidR="00A71993">
        <w:rPr>
          <w:szCs w:val="24"/>
        </w:rPr>
        <w:t>0</w:t>
      </w:r>
      <w:r w:rsidR="009D0443" w:rsidRPr="009D0443">
        <w:rPr>
          <w:szCs w:val="24"/>
        </w:rPr>
        <w:t>0</w:t>
      </w:r>
      <w:r w:rsidR="00593944" w:rsidRPr="009D0443">
        <w:rPr>
          <w:szCs w:val="24"/>
        </w:rPr>
        <w:t xml:space="preserve"> min.</w:t>
      </w:r>
    </w:p>
    <w:p w14:paraId="5260D886" w14:textId="77777777" w:rsidR="005070A3" w:rsidRPr="009D0443" w:rsidRDefault="005070A3" w:rsidP="009925E3">
      <w:pPr>
        <w:pStyle w:val="Pagrindiniotekstotrauka"/>
        <w:tabs>
          <w:tab w:val="left" w:pos="993"/>
          <w:tab w:val="left" w:pos="1134"/>
        </w:tabs>
        <w:ind w:firstLine="851"/>
        <w:rPr>
          <w:szCs w:val="24"/>
        </w:rPr>
      </w:pPr>
      <w:r w:rsidRPr="009D0443">
        <w:rPr>
          <w:szCs w:val="24"/>
        </w:rPr>
        <w:t xml:space="preserve">   </w:t>
      </w:r>
      <w:r w:rsidR="009D203E" w:rsidRPr="009D0443">
        <w:rPr>
          <w:szCs w:val="24"/>
        </w:rPr>
        <w:t xml:space="preserve"> </w:t>
      </w:r>
      <w:r w:rsidR="00335BD0" w:rsidRPr="009D0443">
        <w:rPr>
          <w:szCs w:val="24"/>
        </w:rPr>
        <w:t xml:space="preserve"> </w:t>
      </w:r>
      <w:r w:rsidRPr="009D0443">
        <w:rPr>
          <w:szCs w:val="24"/>
        </w:rPr>
        <w:t>Posėdžio pirmininkas – Antanas Černeckis.</w:t>
      </w:r>
    </w:p>
    <w:p w14:paraId="685F5D27" w14:textId="47BE5771" w:rsidR="005070A3" w:rsidRPr="009D0443" w:rsidRDefault="005070A3" w:rsidP="009925E3">
      <w:pPr>
        <w:pStyle w:val="Pagrindiniotekstotrauka"/>
        <w:tabs>
          <w:tab w:val="left" w:pos="993"/>
          <w:tab w:val="left" w:pos="1134"/>
        </w:tabs>
        <w:ind w:firstLine="851"/>
        <w:rPr>
          <w:szCs w:val="24"/>
        </w:rPr>
      </w:pPr>
      <w:r w:rsidRPr="009D0443">
        <w:rPr>
          <w:szCs w:val="24"/>
        </w:rPr>
        <w:t xml:space="preserve">   </w:t>
      </w:r>
      <w:r w:rsidR="009D203E" w:rsidRPr="009D0443">
        <w:rPr>
          <w:szCs w:val="24"/>
        </w:rPr>
        <w:t xml:space="preserve"> </w:t>
      </w:r>
      <w:r w:rsidR="00345C93" w:rsidRPr="009D0443">
        <w:rPr>
          <w:szCs w:val="24"/>
        </w:rPr>
        <w:t xml:space="preserve"> </w:t>
      </w:r>
      <w:r w:rsidRPr="009D0443">
        <w:rPr>
          <w:szCs w:val="24"/>
        </w:rPr>
        <w:t xml:space="preserve">Posėdžio sekretorė  </w:t>
      </w:r>
      <w:r w:rsidR="007E2F20" w:rsidRPr="009D0443">
        <w:rPr>
          <w:szCs w:val="24"/>
        </w:rPr>
        <w:t>–</w:t>
      </w:r>
      <w:r w:rsidRPr="009D0443">
        <w:rPr>
          <w:szCs w:val="24"/>
        </w:rPr>
        <w:t xml:space="preserve"> </w:t>
      </w:r>
      <w:r w:rsidR="002A17F4" w:rsidRPr="009D0443">
        <w:rPr>
          <w:szCs w:val="24"/>
        </w:rPr>
        <w:t>Jūratė Šedvilait</w:t>
      </w:r>
      <w:r w:rsidRPr="009D0443">
        <w:rPr>
          <w:szCs w:val="24"/>
        </w:rPr>
        <w:t>ė.</w:t>
      </w:r>
    </w:p>
    <w:p w14:paraId="2D857E28" w14:textId="45DD1301" w:rsidR="006D311E" w:rsidRPr="000842C2" w:rsidRDefault="005070A3" w:rsidP="00421947">
      <w:pPr>
        <w:pStyle w:val="Pagrindiniotekstotrauka2"/>
        <w:tabs>
          <w:tab w:val="left" w:pos="1276"/>
          <w:tab w:val="center" w:pos="1418"/>
        </w:tabs>
        <w:ind w:firstLine="540"/>
        <w:rPr>
          <w:i/>
          <w:iCs/>
          <w:szCs w:val="24"/>
        </w:rPr>
      </w:pPr>
      <w:r w:rsidRPr="009D0443">
        <w:rPr>
          <w:szCs w:val="24"/>
        </w:rPr>
        <w:t xml:space="preserve">  </w:t>
      </w:r>
      <w:r w:rsidR="009D203E" w:rsidRPr="009D0443">
        <w:rPr>
          <w:szCs w:val="24"/>
        </w:rPr>
        <w:t xml:space="preserve"> </w:t>
      </w:r>
      <w:r w:rsidRPr="009D0443">
        <w:rPr>
          <w:szCs w:val="24"/>
        </w:rPr>
        <w:t xml:space="preserve"> </w:t>
      </w:r>
      <w:r w:rsidR="00345C93" w:rsidRPr="009D0443">
        <w:rPr>
          <w:szCs w:val="24"/>
        </w:rPr>
        <w:t xml:space="preserve"> </w:t>
      </w:r>
      <w:r w:rsidR="00286E56" w:rsidRPr="009D0443">
        <w:rPr>
          <w:szCs w:val="24"/>
        </w:rPr>
        <w:t xml:space="preserve">     </w:t>
      </w:r>
      <w:r w:rsidRPr="009D0443">
        <w:rPr>
          <w:szCs w:val="24"/>
        </w:rPr>
        <w:t>Dalyvavo:</w:t>
      </w:r>
      <w:r w:rsidR="00317318" w:rsidRPr="009D0443">
        <w:rPr>
          <w:szCs w:val="24"/>
        </w:rPr>
        <w:t xml:space="preserve"> </w:t>
      </w:r>
      <w:r w:rsidR="007A44E1" w:rsidRPr="009D0443">
        <w:rPr>
          <w:szCs w:val="24"/>
        </w:rPr>
        <w:t>1</w:t>
      </w:r>
      <w:r w:rsidR="00A71993">
        <w:rPr>
          <w:szCs w:val="24"/>
        </w:rPr>
        <w:t>7</w:t>
      </w:r>
      <w:r w:rsidRPr="009D0443">
        <w:rPr>
          <w:szCs w:val="24"/>
        </w:rPr>
        <w:t xml:space="preserve"> </w:t>
      </w:r>
      <w:r w:rsidR="00891B8B" w:rsidRPr="009D0443">
        <w:rPr>
          <w:szCs w:val="24"/>
        </w:rPr>
        <w:t>T</w:t>
      </w:r>
      <w:r w:rsidRPr="009D0443">
        <w:rPr>
          <w:szCs w:val="24"/>
        </w:rPr>
        <w:t>arybos nar</w:t>
      </w:r>
      <w:r w:rsidR="00FE2BC1" w:rsidRPr="009D0443">
        <w:rPr>
          <w:szCs w:val="24"/>
        </w:rPr>
        <w:t>i</w:t>
      </w:r>
      <w:r w:rsidR="008C06E0" w:rsidRPr="009D0443">
        <w:rPr>
          <w:szCs w:val="24"/>
        </w:rPr>
        <w:t>ų</w:t>
      </w:r>
      <w:r w:rsidR="004264F0" w:rsidRPr="009D0443">
        <w:rPr>
          <w:szCs w:val="24"/>
        </w:rPr>
        <w:t xml:space="preserve"> </w:t>
      </w:r>
      <w:r w:rsidR="003675AF" w:rsidRPr="009D0443">
        <w:rPr>
          <w:szCs w:val="24"/>
        </w:rPr>
        <w:t>(sąrašas pridedamas)</w:t>
      </w:r>
      <w:r w:rsidR="00644604" w:rsidRPr="009D0443">
        <w:rPr>
          <w:szCs w:val="24"/>
        </w:rPr>
        <w:t xml:space="preserve">, </w:t>
      </w:r>
      <w:r w:rsidRPr="009D0443">
        <w:rPr>
          <w:szCs w:val="24"/>
        </w:rPr>
        <w:t>kviesti asmenys (sąrašas pridedamas</w:t>
      </w:r>
      <w:r w:rsidR="00790AD3" w:rsidRPr="009D0443">
        <w:rPr>
          <w:szCs w:val="24"/>
        </w:rPr>
        <w:t>)</w:t>
      </w:r>
      <w:r w:rsidRPr="009D0443">
        <w:rPr>
          <w:szCs w:val="24"/>
        </w:rPr>
        <w:t>.</w:t>
      </w:r>
      <w:r w:rsidR="00877AC5" w:rsidRPr="009D0443">
        <w:rPr>
          <w:szCs w:val="24"/>
        </w:rPr>
        <w:t xml:space="preserve"> </w:t>
      </w:r>
      <w:r w:rsidR="00257B70">
        <w:rPr>
          <w:szCs w:val="24"/>
        </w:rPr>
        <w:t xml:space="preserve">Nuo 9 klausimo nusišalino Saulius Jonušas, Vilija Razmienė ir Augustas Šlimas. </w:t>
      </w:r>
      <w:r w:rsidR="00A71993">
        <w:rPr>
          <w:szCs w:val="24"/>
        </w:rPr>
        <w:t>12.00 val. išėjo</w:t>
      </w:r>
      <w:r w:rsidR="0067115A" w:rsidRPr="009D0443">
        <w:rPr>
          <w:szCs w:val="24"/>
        </w:rPr>
        <w:t xml:space="preserve"> Vaida Vaič</w:t>
      </w:r>
      <w:r w:rsidR="00A71993">
        <w:rPr>
          <w:szCs w:val="24"/>
        </w:rPr>
        <w:t>i</w:t>
      </w:r>
      <w:r w:rsidR="0067115A" w:rsidRPr="009D0443">
        <w:rPr>
          <w:szCs w:val="24"/>
        </w:rPr>
        <w:t>kauskienė</w:t>
      </w:r>
      <w:r w:rsidR="00A71993">
        <w:rPr>
          <w:szCs w:val="24"/>
        </w:rPr>
        <w:t xml:space="preserve"> ir</w:t>
      </w:r>
      <w:r w:rsidR="007F09C2">
        <w:rPr>
          <w:szCs w:val="24"/>
        </w:rPr>
        <w:t xml:space="preserve"> Eglė Fabijonavičienė.</w:t>
      </w:r>
      <w:r w:rsidR="00257B70">
        <w:rPr>
          <w:szCs w:val="24"/>
        </w:rPr>
        <w:t xml:space="preserve"> </w:t>
      </w:r>
    </w:p>
    <w:p w14:paraId="754587F7" w14:textId="77777777" w:rsidR="00532E19" w:rsidRDefault="00421947" w:rsidP="00421947">
      <w:pPr>
        <w:pStyle w:val="Pagrindiniotekstotrauka2"/>
        <w:tabs>
          <w:tab w:val="left" w:pos="1276"/>
          <w:tab w:val="center" w:pos="1418"/>
        </w:tabs>
        <w:ind w:firstLine="540"/>
        <w:rPr>
          <w:szCs w:val="24"/>
        </w:rPr>
      </w:pPr>
      <w:r>
        <w:t xml:space="preserve">     </w:t>
      </w:r>
      <w:r w:rsidR="00604534">
        <w:rPr>
          <w:szCs w:val="24"/>
        </w:rPr>
        <w:t xml:space="preserve">    </w:t>
      </w:r>
      <w:r w:rsidR="009D203E">
        <w:rPr>
          <w:szCs w:val="24"/>
        </w:rPr>
        <w:t xml:space="preserve"> </w:t>
      </w:r>
      <w:r w:rsidR="0011412D">
        <w:rPr>
          <w:szCs w:val="24"/>
        </w:rPr>
        <w:t>DARBOTVARKĖ:</w:t>
      </w:r>
    </w:p>
    <w:p w14:paraId="077DFADB" w14:textId="1F670516" w:rsidR="00410E6D" w:rsidRDefault="00410E6D" w:rsidP="0084383D">
      <w:pPr>
        <w:pStyle w:val="Sraopastraipa"/>
        <w:numPr>
          <w:ilvl w:val="0"/>
          <w:numId w:val="4"/>
        </w:numPr>
        <w:tabs>
          <w:tab w:val="clear" w:pos="1080"/>
          <w:tab w:val="num" w:pos="0"/>
          <w:tab w:val="left" w:pos="1560"/>
        </w:tabs>
        <w:ind w:left="0" w:firstLine="1276"/>
        <w:contextualSpacing/>
      </w:pPr>
      <w:r>
        <w:t xml:space="preserve">Dėl Rietavo savivaldybės šeštojo šaukimo tarybos </w:t>
      </w:r>
      <w:r w:rsidR="00251172">
        <w:t>3</w:t>
      </w:r>
      <w:r w:rsidR="00A71993">
        <w:t>9</w:t>
      </w:r>
      <w:r>
        <w:t xml:space="preserve"> posėdžio darbotvarkės patvirtinimo.</w:t>
      </w:r>
    </w:p>
    <w:p w14:paraId="070D5B3C" w14:textId="573026B4" w:rsidR="00135BF6" w:rsidRDefault="00A71993" w:rsidP="00135BF6">
      <w:pPr>
        <w:pStyle w:val="Sraopastraipa"/>
        <w:numPr>
          <w:ilvl w:val="0"/>
          <w:numId w:val="4"/>
        </w:numPr>
        <w:tabs>
          <w:tab w:val="left" w:pos="1560"/>
        </w:tabs>
        <w:ind w:left="0" w:firstLine="1276"/>
        <w:contextualSpacing/>
      </w:pPr>
      <w:r>
        <w:t>Dėl pritarimo VšĮ Rietavo pirminės sveikatos priežiūros centro 2021 metų veiklos ataskaitai</w:t>
      </w:r>
      <w:r w:rsidR="00135BF6">
        <w:t>.</w:t>
      </w:r>
    </w:p>
    <w:p w14:paraId="2671BEB3" w14:textId="05D2DCDA" w:rsidR="00933ACF" w:rsidRDefault="00A71993" w:rsidP="0056296B">
      <w:pPr>
        <w:pStyle w:val="Sraopastraipa"/>
        <w:numPr>
          <w:ilvl w:val="0"/>
          <w:numId w:val="4"/>
        </w:numPr>
        <w:tabs>
          <w:tab w:val="left" w:pos="1560"/>
        </w:tabs>
        <w:ind w:left="0" w:firstLine="1276"/>
        <w:contextualSpacing/>
      </w:pPr>
      <w:r>
        <w:t>Dėl VšĮ Rietavo pirminės sveikatos priežiūros centro 2021 metų finansinių ataskaitų rinkinio patvirtinimo</w:t>
      </w:r>
      <w:r w:rsidR="00933ACF">
        <w:t>.</w:t>
      </w:r>
    </w:p>
    <w:p w14:paraId="74ADB1D1" w14:textId="3008AC15" w:rsidR="00135BF6" w:rsidRDefault="00A71993" w:rsidP="00135BF6">
      <w:pPr>
        <w:pStyle w:val="Sraopastraipa"/>
        <w:numPr>
          <w:ilvl w:val="0"/>
          <w:numId w:val="4"/>
        </w:numPr>
        <w:tabs>
          <w:tab w:val="left" w:pos="1560"/>
        </w:tabs>
        <w:ind w:left="0" w:firstLine="1276"/>
        <w:contextualSpacing/>
      </w:pPr>
      <w:r>
        <w:t>Dėl mėnesinio darbo užmokesčio kintamosios dalies dydžio nustatymo viešosios įstaigos Rietavo pirminės sveikatos priežiūros centro vyriausiajai gydytojai Birutei Kerpienei</w:t>
      </w:r>
      <w:r w:rsidR="00135BF6">
        <w:t>.</w:t>
      </w:r>
    </w:p>
    <w:p w14:paraId="468B8221" w14:textId="5207B1EF" w:rsidR="00135BF6" w:rsidRDefault="00A71993" w:rsidP="00135BF6">
      <w:pPr>
        <w:pStyle w:val="Sraopastraipa"/>
        <w:numPr>
          <w:ilvl w:val="0"/>
          <w:numId w:val="4"/>
        </w:numPr>
        <w:tabs>
          <w:tab w:val="left" w:pos="1560"/>
        </w:tabs>
        <w:ind w:left="0" w:firstLine="1276"/>
        <w:contextualSpacing/>
      </w:pPr>
      <w:r>
        <w:t>Dėl socialinės globos kainos nustatymo</w:t>
      </w:r>
      <w:r w:rsidR="00135BF6">
        <w:t>.</w:t>
      </w:r>
    </w:p>
    <w:p w14:paraId="710C18B5" w14:textId="31852086" w:rsidR="00933ACF" w:rsidRPr="00E52027" w:rsidRDefault="00A71993" w:rsidP="0084383D">
      <w:pPr>
        <w:pStyle w:val="Sraopastraipa"/>
        <w:numPr>
          <w:ilvl w:val="0"/>
          <w:numId w:val="4"/>
        </w:numPr>
        <w:tabs>
          <w:tab w:val="left" w:pos="1560"/>
        </w:tabs>
        <w:ind w:left="0" w:firstLine="1276"/>
        <w:contextualSpacing/>
        <w:rPr>
          <w:i/>
        </w:rPr>
      </w:pPr>
      <w:r>
        <w:t>Dėl UAB „Rietavo komunalinis ūkis“ metinio pranešimo, finansinių ataskaitų rinkinio patvirtinimo</w:t>
      </w:r>
      <w:r w:rsidR="00933ACF">
        <w:t>.</w:t>
      </w:r>
    </w:p>
    <w:p w14:paraId="781CC718" w14:textId="5CD3C822" w:rsidR="00933ACF" w:rsidRPr="009C28AC" w:rsidRDefault="00A71993" w:rsidP="0084383D">
      <w:pPr>
        <w:pStyle w:val="Sraopastraipa"/>
        <w:numPr>
          <w:ilvl w:val="0"/>
          <w:numId w:val="4"/>
        </w:numPr>
        <w:tabs>
          <w:tab w:val="clear" w:pos="1080"/>
          <w:tab w:val="left" w:pos="1560"/>
        </w:tabs>
        <w:ind w:left="0" w:firstLine="1276"/>
        <w:contextualSpacing/>
        <w:rPr>
          <w:i/>
        </w:rPr>
      </w:pPr>
      <w:r>
        <w:rPr>
          <w:iCs/>
        </w:rPr>
        <w:t>Dėl uždarosios akcinės bendrovės „Rietavo komunalinis ūkis“ geriamojo vandens tiekimo ir nuotekų tvarkymo bazinių kainų nustatymo</w:t>
      </w:r>
      <w:r w:rsidR="00933ACF">
        <w:t>.</w:t>
      </w:r>
    </w:p>
    <w:p w14:paraId="030EE0EE" w14:textId="1B3356B2" w:rsidR="00634DA9" w:rsidRPr="00634DA9" w:rsidRDefault="00A71993" w:rsidP="00634DA9">
      <w:pPr>
        <w:pStyle w:val="Sraopastraipa"/>
        <w:numPr>
          <w:ilvl w:val="0"/>
          <w:numId w:val="4"/>
        </w:numPr>
        <w:tabs>
          <w:tab w:val="left" w:pos="1560"/>
          <w:tab w:val="left" w:pos="1701"/>
        </w:tabs>
        <w:ind w:left="0" w:firstLine="1276"/>
        <w:contextualSpacing/>
        <w:rPr>
          <w:i/>
        </w:rPr>
      </w:pPr>
      <w:r>
        <w:rPr>
          <w:iCs/>
        </w:rPr>
        <w:t>Dėl UAB „Rietavo komunalinis ūkis“ atsiskaitomųjų geriamojo ir karšto vandens apskaitos prietaisų aptarnavimo mokesčio nustatymo</w:t>
      </w:r>
      <w:r w:rsidR="00634DA9">
        <w:rPr>
          <w:iCs/>
        </w:rPr>
        <w:t xml:space="preserve">. </w:t>
      </w:r>
    </w:p>
    <w:p w14:paraId="6CD7ABA7" w14:textId="613DAE3F" w:rsidR="00634DA9" w:rsidRPr="00634DA9" w:rsidRDefault="00A71993" w:rsidP="004D50E2">
      <w:pPr>
        <w:pStyle w:val="Sraopastraipa"/>
        <w:numPr>
          <w:ilvl w:val="0"/>
          <w:numId w:val="4"/>
        </w:numPr>
        <w:tabs>
          <w:tab w:val="left" w:pos="1560"/>
          <w:tab w:val="left" w:pos="1701"/>
        </w:tabs>
        <w:ind w:left="0" w:firstLine="1276"/>
        <w:contextualSpacing/>
        <w:rPr>
          <w:i/>
        </w:rPr>
      </w:pPr>
      <w:r>
        <w:t>Dėl daugiabučių namų šildymo ir karšto vandens tiekimo sistemų priežiūros (eksploatavimo) maksimalių tarifų nustatymo</w:t>
      </w:r>
      <w:r w:rsidR="00634DA9">
        <w:rPr>
          <w:iCs/>
        </w:rPr>
        <w:t>.</w:t>
      </w:r>
    </w:p>
    <w:p w14:paraId="28E1116B" w14:textId="5A01121A" w:rsidR="004D50E2" w:rsidRPr="004D50E2" w:rsidRDefault="00A71993" w:rsidP="004D50E2">
      <w:pPr>
        <w:pStyle w:val="Sraopastraipa"/>
        <w:numPr>
          <w:ilvl w:val="0"/>
          <w:numId w:val="4"/>
        </w:numPr>
        <w:tabs>
          <w:tab w:val="left" w:pos="1560"/>
          <w:tab w:val="left" w:pos="1701"/>
        </w:tabs>
        <w:ind w:left="0" w:firstLine="1276"/>
        <w:contextualSpacing/>
        <w:rPr>
          <w:i/>
        </w:rPr>
      </w:pPr>
      <w:r>
        <w:t>Dėl Rietavo savivaldybės 2022 metų biudžeto padidinimo</w:t>
      </w:r>
      <w:r w:rsidR="004D50E2">
        <w:rPr>
          <w:iCs/>
        </w:rPr>
        <w:t>.</w:t>
      </w:r>
    </w:p>
    <w:p w14:paraId="5D660811" w14:textId="099B961F" w:rsidR="004D50E2" w:rsidRPr="004D50E2" w:rsidRDefault="00A71993" w:rsidP="00634DA9">
      <w:pPr>
        <w:pStyle w:val="Sraopastraipa"/>
        <w:numPr>
          <w:ilvl w:val="0"/>
          <w:numId w:val="4"/>
        </w:numPr>
        <w:tabs>
          <w:tab w:val="left" w:pos="1560"/>
          <w:tab w:val="left" w:pos="1701"/>
        </w:tabs>
        <w:ind w:left="0" w:firstLine="1276"/>
        <w:contextualSpacing/>
        <w:rPr>
          <w:i/>
        </w:rPr>
      </w:pPr>
      <w:r>
        <w:t>Dėl Rietavo savivaldybės švietimo įstaigų tinklo pertvarkos 2022-2026 metų bendrojo plano patvirtinimo</w:t>
      </w:r>
      <w:r w:rsidR="004D50E2">
        <w:rPr>
          <w:iCs/>
        </w:rPr>
        <w:t>.</w:t>
      </w:r>
    </w:p>
    <w:p w14:paraId="209BAB8E" w14:textId="6D397868" w:rsidR="00A84266" w:rsidRPr="00A84266" w:rsidRDefault="00A71993" w:rsidP="000842C2">
      <w:pPr>
        <w:pStyle w:val="Sraopastraipa"/>
        <w:numPr>
          <w:ilvl w:val="0"/>
          <w:numId w:val="4"/>
        </w:numPr>
        <w:tabs>
          <w:tab w:val="left" w:pos="1560"/>
          <w:tab w:val="left" w:pos="1701"/>
        </w:tabs>
        <w:ind w:left="0" w:firstLine="1276"/>
        <w:contextualSpacing/>
        <w:rPr>
          <w:i/>
        </w:rPr>
      </w:pPr>
      <w:r>
        <w:t>Dėl valstybės biudžeto lėšų, skirtų išlaidoms, susijusioms su Rietavo savivaldybės mokyklų mokytojų, dirbančių pagal ikimokyklinio, priešmokyklinio, bendrojo ugdymo programas, personalo optimizavimu ir atnaujinimu, apmokėti, paskirstymo tvarkos aprašo patvirtinimo</w:t>
      </w:r>
      <w:r w:rsidR="00411B1D">
        <w:t>.</w:t>
      </w:r>
    </w:p>
    <w:p w14:paraId="2132662E" w14:textId="2CDDF549" w:rsidR="00A84266" w:rsidRPr="00A84266" w:rsidRDefault="00426995" w:rsidP="00A84266">
      <w:pPr>
        <w:pStyle w:val="Sraopastraipa"/>
        <w:numPr>
          <w:ilvl w:val="0"/>
          <w:numId w:val="4"/>
        </w:numPr>
        <w:tabs>
          <w:tab w:val="left" w:pos="1560"/>
          <w:tab w:val="left" w:pos="1701"/>
        </w:tabs>
        <w:ind w:left="0" w:firstLine="1276"/>
        <w:contextualSpacing/>
        <w:rPr>
          <w:i/>
        </w:rPr>
      </w:pPr>
      <w:r>
        <w:rPr>
          <w:iCs/>
        </w:rPr>
        <w:t>Dėl Specialiosios tikslinės dotacijos mokymo lėšų, skirtų Rietavo savivaldybei ugdymo reikmėms tenkinti, paskirstymo, perskirstymo ir naudojimo tvarkos patvirtinimo</w:t>
      </w:r>
      <w:r w:rsidR="00A84266">
        <w:rPr>
          <w:iCs/>
        </w:rPr>
        <w:t>.</w:t>
      </w:r>
    </w:p>
    <w:p w14:paraId="189DC50D" w14:textId="4600D1DE" w:rsidR="00A84266" w:rsidRPr="00150B9B" w:rsidRDefault="00426995" w:rsidP="00A84266">
      <w:pPr>
        <w:pStyle w:val="Sraopastraipa"/>
        <w:numPr>
          <w:ilvl w:val="0"/>
          <w:numId w:val="4"/>
        </w:numPr>
        <w:tabs>
          <w:tab w:val="left" w:pos="1701"/>
        </w:tabs>
        <w:ind w:left="0" w:firstLine="1276"/>
        <w:contextualSpacing/>
        <w:rPr>
          <w:i/>
        </w:rPr>
      </w:pPr>
      <w:r>
        <w:rPr>
          <w:iCs/>
        </w:rPr>
        <w:t>Dėl Rietavo savivaldybės Žadvainių pagrindinės mokyklos mokytojų ir pagalbos mokiniui specialistų (išskyrus psichologus) atestacijos komisijos patvirtinimo</w:t>
      </w:r>
      <w:r w:rsidR="00A84266">
        <w:rPr>
          <w:iCs/>
        </w:rPr>
        <w:t>.</w:t>
      </w:r>
    </w:p>
    <w:p w14:paraId="6AD0BC1F" w14:textId="4163A843" w:rsidR="00A84266" w:rsidRPr="00150B9B" w:rsidRDefault="00426995" w:rsidP="007139B9">
      <w:pPr>
        <w:pStyle w:val="Sraopastraipa"/>
        <w:numPr>
          <w:ilvl w:val="0"/>
          <w:numId w:val="4"/>
        </w:numPr>
        <w:tabs>
          <w:tab w:val="left" w:pos="1701"/>
        </w:tabs>
        <w:ind w:left="0" w:firstLine="1276"/>
        <w:contextualSpacing/>
        <w:rPr>
          <w:i/>
        </w:rPr>
      </w:pPr>
      <w:r>
        <w:rPr>
          <w:iCs/>
        </w:rPr>
        <w:t>Dėl Bendradarbiavimo sutarties patvirtinimo</w:t>
      </w:r>
      <w:r w:rsidR="00A84266">
        <w:rPr>
          <w:iCs/>
        </w:rPr>
        <w:t>.</w:t>
      </w:r>
    </w:p>
    <w:p w14:paraId="2FEFBD49" w14:textId="02996A7B" w:rsidR="00A84266" w:rsidRPr="0085237C" w:rsidRDefault="00426995" w:rsidP="00A84266">
      <w:pPr>
        <w:pStyle w:val="Sraopastraipa"/>
        <w:numPr>
          <w:ilvl w:val="0"/>
          <w:numId w:val="4"/>
        </w:numPr>
        <w:tabs>
          <w:tab w:val="left" w:pos="1701"/>
        </w:tabs>
        <w:ind w:left="0" w:firstLine="1276"/>
        <w:contextualSpacing/>
        <w:rPr>
          <w:i/>
        </w:rPr>
      </w:pPr>
      <w:r>
        <w:rPr>
          <w:iCs/>
        </w:rPr>
        <w:t>Dėl turto (metodinių leidinių) perėmimo Savivaldybės nuosavybėn ir jo perdavimo valdyti, naudoti ir disponuoti patikėjimo teise</w:t>
      </w:r>
      <w:r w:rsidR="00A84266">
        <w:rPr>
          <w:iCs/>
        </w:rPr>
        <w:t>.</w:t>
      </w:r>
    </w:p>
    <w:p w14:paraId="7F24065E" w14:textId="41E1994C" w:rsidR="00A84266" w:rsidRPr="00D108C7" w:rsidRDefault="00426995" w:rsidP="00A84266">
      <w:pPr>
        <w:pStyle w:val="Sraopastraipa"/>
        <w:numPr>
          <w:ilvl w:val="0"/>
          <w:numId w:val="4"/>
        </w:numPr>
        <w:tabs>
          <w:tab w:val="left" w:pos="1701"/>
        </w:tabs>
        <w:ind w:left="0" w:firstLine="1276"/>
        <w:contextualSpacing/>
        <w:rPr>
          <w:i/>
        </w:rPr>
      </w:pPr>
      <w:r>
        <w:rPr>
          <w:iCs/>
        </w:rPr>
        <w:lastRenderedPageBreak/>
        <w:t>Dėl Rietavo savivaldybės tarybos 2022 m. vasario 24 d. sprendimo Nr. T1-20 „Dėl Rietavo savivaldybės švietimo ir biudžetinių įstaigų pareigybių skaičiaus patvirtinimo“ 2.4. papunkčio pakeitimo</w:t>
      </w:r>
      <w:r w:rsidR="00A84266">
        <w:rPr>
          <w:iCs/>
        </w:rPr>
        <w:t>.</w:t>
      </w:r>
    </w:p>
    <w:p w14:paraId="38627FB8" w14:textId="0197158C" w:rsidR="00426995" w:rsidRPr="00426995" w:rsidRDefault="00426995" w:rsidP="00426995">
      <w:pPr>
        <w:pStyle w:val="Sraopastraipa"/>
        <w:numPr>
          <w:ilvl w:val="0"/>
          <w:numId w:val="4"/>
        </w:numPr>
        <w:tabs>
          <w:tab w:val="left" w:pos="1560"/>
          <w:tab w:val="left" w:pos="1701"/>
        </w:tabs>
        <w:ind w:left="0" w:firstLine="1276"/>
        <w:contextualSpacing/>
        <w:rPr>
          <w:i/>
        </w:rPr>
      </w:pPr>
      <w:r>
        <w:rPr>
          <w:iCs/>
        </w:rPr>
        <w:t>Dėl Rietavo savivaldybės lėšų, reikalingų viešųjų želdynų ir želdinių apsaugai, priežiūrai ir tvarkymui, viešųjų želdynų kūrimui ir želdinių veisimui, želdynų ir želdinių inventorizavimui, viešųjų želdynų ir želdinių būklės ekspertizėms atlikti, skyrimo tvarkos aprašo patvirtinimo.</w:t>
      </w:r>
    </w:p>
    <w:p w14:paraId="1C224991" w14:textId="77777777" w:rsidR="00426995" w:rsidRPr="00086FEA" w:rsidRDefault="00426995" w:rsidP="00426995">
      <w:pPr>
        <w:pStyle w:val="Sraopastraipa"/>
        <w:numPr>
          <w:ilvl w:val="0"/>
          <w:numId w:val="4"/>
        </w:numPr>
        <w:tabs>
          <w:tab w:val="left" w:pos="1701"/>
        </w:tabs>
        <w:ind w:firstLine="196"/>
        <w:contextualSpacing/>
        <w:rPr>
          <w:i/>
        </w:rPr>
      </w:pPr>
      <w:r>
        <w:rPr>
          <w:iCs/>
        </w:rPr>
        <w:t>Dėl Rietavo savivaldybės želdynų ir želdinių apsaugos taisyklių patvirtinimo.</w:t>
      </w:r>
    </w:p>
    <w:p w14:paraId="454709B9" w14:textId="77777777" w:rsidR="00426995" w:rsidRPr="00086FEA" w:rsidRDefault="00426995" w:rsidP="00426995">
      <w:pPr>
        <w:pStyle w:val="Sraopastraipa"/>
        <w:numPr>
          <w:ilvl w:val="0"/>
          <w:numId w:val="4"/>
        </w:numPr>
        <w:tabs>
          <w:tab w:val="clear" w:pos="1080"/>
          <w:tab w:val="left" w:pos="1701"/>
        </w:tabs>
        <w:ind w:left="0" w:firstLine="1276"/>
        <w:contextualSpacing/>
        <w:rPr>
          <w:i/>
        </w:rPr>
      </w:pPr>
      <w:r>
        <w:rPr>
          <w:iCs/>
        </w:rPr>
        <w:t>Dėl Rietavo savivaldybės želdynų ir želdinių apsaugos, priežiūros ir tvarkymo komisijos sudarymo ir jos nuostatų patvirtinimo.</w:t>
      </w:r>
    </w:p>
    <w:p w14:paraId="2380C47D" w14:textId="77777777" w:rsidR="00426995" w:rsidRPr="00086FEA" w:rsidRDefault="00426995" w:rsidP="00426995">
      <w:pPr>
        <w:pStyle w:val="Sraopastraipa"/>
        <w:numPr>
          <w:ilvl w:val="0"/>
          <w:numId w:val="4"/>
        </w:numPr>
        <w:tabs>
          <w:tab w:val="left" w:pos="1701"/>
        </w:tabs>
        <w:ind w:left="0" w:firstLine="1276"/>
        <w:contextualSpacing/>
        <w:rPr>
          <w:i/>
        </w:rPr>
      </w:pPr>
      <w:r>
        <w:rPr>
          <w:iCs/>
        </w:rPr>
        <w:t>Dėl Rietavo savivaldybės Kelių priežiūros ir plėtros programos finansavimo lėšų paskirstymo ir naudojimo tvarkos patvirtinimo.</w:t>
      </w:r>
    </w:p>
    <w:p w14:paraId="18007698" w14:textId="77777777" w:rsidR="00426995" w:rsidRPr="00086FEA" w:rsidRDefault="00426995" w:rsidP="00426995">
      <w:pPr>
        <w:pStyle w:val="Sraopastraipa"/>
        <w:numPr>
          <w:ilvl w:val="0"/>
          <w:numId w:val="4"/>
        </w:numPr>
        <w:tabs>
          <w:tab w:val="clear" w:pos="1080"/>
          <w:tab w:val="left" w:pos="1701"/>
        </w:tabs>
        <w:ind w:left="0" w:firstLine="1276"/>
        <w:contextualSpacing/>
        <w:rPr>
          <w:i/>
        </w:rPr>
      </w:pPr>
      <w:r>
        <w:rPr>
          <w:iCs/>
        </w:rPr>
        <w:t>Dėl Rietavo savivaldybės 2022-2024 m. prioritetinio vietinės reikšmės kelių vystymo (tvarkymo) objektų sąrašo patvirtinimo.</w:t>
      </w:r>
    </w:p>
    <w:p w14:paraId="6DE12967" w14:textId="77777777" w:rsidR="00426995" w:rsidRPr="00086FEA" w:rsidRDefault="00426995" w:rsidP="00426995">
      <w:pPr>
        <w:pStyle w:val="Sraopastraipa"/>
        <w:numPr>
          <w:ilvl w:val="0"/>
          <w:numId w:val="4"/>
        </w:numPr>
        <w:tabs>
          <w:tab w:val="left" w:pos="1701"/>
        </w:tabs>
        <w:ind w:left="0" w:firstLine="1276"/>
        <w:contextualSpacing/>
        <w:rPr>
          <w:iCs/>
        </w:rPr>
      </w:pPr>
      <w:r w:rsidRPr="00086FEA">
        <w:rPr>
          <w:iCs/>
        </w:rPr>
        <w:t>Dėl Rietavo savivaldybės strateginio plėtros plano 2021-2027 metams 1 priedo papildymo.</w:t>
      </w:r>
    </w:p>
    <w:p w14:paraId="201D236F" w14:textId="77777777" w:rsidR="00FB7713" w:rsidRPr="00A94BA5" w:rsidRDefault="00FB7713" w:rsidP="00FB7713">
      <w:pPr>
        <w:pStyle w:val="Sraopastraipa"/>
        <w:numPr>
          <w:ilvl w:val="0"/>
          <w:numId w:val="4"/>
        </w:numPr>
        <w:tabs>
          <w:tab w:val="left" w:pos="1701"/>
        </w:tabs>
        <w:ind w:left="0" w:firstLine="1276"/>
        <w:contextualSpacing/>
        <w:rPr>
          <w:i/>
        </w:rPr>
      </w:pPr>
      <w:r>
        <w:rPr>
          <w:iCs/>
        </w:rPr>
        <w:t>Dėl Rietavo savivaldybės parduodamų būstų ir pagalbinio ūkio paskirties pastatų sąrašo patvirtinimo.</w:t>
      </w:r>
    </w:p>
    <w:p w14:paraId="4227339F" w14:textId="77777777" w:rsidR="00FB7713" w:rsidRPr="00A94BA5" w:rsidRDefault="00FB7713" w:rsidP="00FB7713">
      <w:pPr>
        <w:pStyle w:val="Sraopastraipa"/>
        <w:numPr>
          <w:ilvl w:val="0"/>
          <w:numId w:val="4"/>
        </w:numPr>
        <w:tabs>
          <w:tab w:val="left" w:pos="1701"/>
        </w:tabs>
        <w:ind w:firstLine="196"/>
        <w:contextualSpacing/>
        <w:rPr>
          <w:i/>
        </w:rPr>
      </w:pPr>
      <w:r>
        <w:rPr>
          <w:iCs/>
        </w:rPr>
        <w:t>Dėl Projektų idėjų pasiūlymų vertinimo darbo grupės sudarymo.</w:t>
      </w:r>
    </w:p>
    <w:p w14:paraId="5DB226BA" w14:textId="77777777" w:rsidR="00FB7713" w:rsidRPr="00A94BA5" w:rsidRDefault="00FB7713" w:rsidP="00FB7713">
      <w:pPr>
        <w:pStyle w:val="Sraopastraipa"/>
        <w:numPr>
          <w:ilvl w:val="0"/>
          <w:numId w:val="4"/>
        </w:numPr>
        <w:tabs>
          <w:tab w:val="left" w:pos="1701"/>
        </w:tabs>
        <w:ind w:firstLine="196"/>
        <w:contextualSpacing/>
        <w:rPr>
          <w:i/>
        </w:rPr>
      </w:pPr>
      <w:r>
        <w:rPr>
          <w:iCs/>
        </w:rPr>
        <w:t>Dėl patalpų Oginskių g. 10, Rietave nuomos viešo konkurso būdu.</w:t>
      </w:r>
    </w:p>
    <w:p w14:paraId="66B14E66" w14:textId="77777777" w:rsidR="00FB7713" w:rsidRPr="00A94BA5" w:rsidRDefault="00FB7713" w:rsidP="00FB7713">
      <w:pPr>
        <w:pStyle w:val="Sraopastraipa"/>
        <w:numPr>
          <w:ilvl w:val="0"/>
          <w:numId w:val="4"/>
        </w:numPr>
        <w:tabs>
          <w:tab w:val="left" w:pos="1701"/>
        </w:tabs>
        <w:ind w:left="0" w:firstLine="1276"/>
        <w:contextualSpacing/>
        <w:rPr>
          <w:i/>
        </w:rPr>
      </w:pPr>
      <w:r>
        <w:rPr>
          <w:iCs/>
        </w:rPr>
        <w:t>Dėl Rietavo savivaldybės jaunimo vasaros užimtumo ir integracijos į darbo rinką programos, patvirtintos 2019 m. vasario 21 d. Rietavo savivaldybės tarybos sprendimu Nr. T1-29 (su pakeitimais), 12.1. papunkčio pakeitimo.</w:t>
      </w:r>
    </w:p>
    <w:p w14:paraId="2E5057FB" w14:textId="5E82FAA9" w:rsidR="00933ACF" w:rsidRPr="00417AC2" w:rsidRDefault="00933ACF" w:rsidP="001C4FF9">
      <w:pPr>
        <w:pStyle w:val="Sraopastraipa"/>
        <w:numPr>
          <w:ilvl w:val="0"/>
          <w:numId w:val="4"/>
        </w:numPr>
        <w:tabs>
          <w:tab w:val="left" w:pos="1560"/>
          <w:tab w:val="left" w:pos="1701"/>
        </w:tabs>
        <w:ind w:firstLine="196"/>
        <w:contextualSpacing/>
        <w:rPr>
          <w:i/>
        </w:rPr>
      </w:pPr>
      <w:r>
        <w:t>Savivaldybės mero informacija.</w:t>
      </w:r>
    </w:p>
    <w:p w14:paraId="5B4C0FEC" w14:textId="77777777" w:rsidR="00933ACF" w:rsidRPr="00634DA9" w:rsidRDefault="00933ACF" w:rsidP="001C4FF9">
      <w:pPr>
        <w:pStyle w:val="Sraopastraipa"/>
        <w:numPr>
          <w:ilvl w:val="0"/>
          <w:numId w:val="4"/>
        </w:numPr>
        <w:tabs>
          <w:tab w:val="left" w:pos="1560"/>
          <w:tab w:val="left" w:pos="1701"/>
        </w:tabs>
        <w:ind w:firstLine="196"/>
        <w:contextualSpacing/>
        <w:rPr>
          <w:i/>
        </w:rPr>
      </w:pPr>
      <w:r>
        <w:t>Tarybos narių siūlymai, paklausimai, pastabos.</w:t>
      </w:r>
    </w:p>
    <w:p w14:paraId="100BC57A" w14:textId="77777777" w:rsidR="00634DA9" w:rsidRPr="00F04F47" w:rsidRDefault="00634DA9" w:rsidP="00634DA9">
      <w:pPr>
        <w:pStyle w:val="Sraopastraipa"/>
        <w:tabs>
          <w:tab w:val="left" w:pos="1560"/>
          <w:tab w:val="left" w:pos="1701"/>
        </w:tabs>
        <w:ind w:left="1276"/>
        <w:contextualSpacing/>
        <w:rPr>
          <w:i/>
        </w:rPr>
      </w:pPr>
    </w:p>
    <w:p w14:paraId="2EA38CA6" w14:textId="77777777" w:rsidR="00FA7141" w:rsidRDefault="00FA7141" w:rsidP="007206AD">
      <w:pPr>
        <w:pStyle w:val="Pagrindiniotekstotrauka2"/>
        <w:tabs>
          <w:tab w:val="left" w:pos="1276"/>
          <w:tab w:val="center" w:pos="5548"/>
        </w:tabs>
        <w:ind w:firstLine="0"/>
        <w:jc w:val="left"/>
      </w:pPr>
      <w:r>
        <w:t xml:space="preserve">           </w:t>
      </w:r>
      <w:r w:rsidR="00663C8F">
        <w:t xml:space="preserve">            </w:t>
      </w:r>
    </w:p>
    <w:p w14:paraId="5357800A" w14:textId="2B81CF0D" w:rsidR="00A379FB" w:rsidRDefault="008562BD" w:rsidP="0084383D">
      <w:pPr>
        <w:numPr>
          <w:ilvl w:val="0"/>
          <w:numId w:val="5"/>
        </w:numPr>
        <w:ind w:left="0" w:firstLine="1134"/>
      </w:pPr>
      <w:r w:rsidRPr="007C6381">
        <w:rPr>
          <w:noProof/>
        </w:rPr>
        <w:t>S</w:t>
      </w:r>
      <w:r w:rsidR="00E96289">
        <w:rPr>
          <w:noProof/>
        </w:rPr>
        <w:t xml:space="preserve">VARSTYTA. </w:t>
      </w:r>
      <w:r w:rsidR="00E96289" w:rsidRPr="00E96289">
        <w:t xml:space="preserve">Rietavo savivaldybės šeštojo šaukimo tarybos </w:t>
      </w:r>
      <w:r w:rsidR="0039239B">
        <w:t>3</w:t>
      </w:r>
      <w:r w:rsidR="00FB7713">
        <w:t>9</w:t>
      </w:r>
      <w:r w:rsidR="00E96289" w:rsidRPr="00E96289">
        <w:t xml:space="preserve"> posėdžio darbotvarkės patvirtinim</w:t>
      </w:r>
      <w:r w:rsidR="00E96289">
        <w:t>as</w:t>
      </w:r>
      <w:r w:rsidRPr="007C6381">
        <w:rPr>
          <w:noProof/>
        </w:rPr>
        <w:t>.</w:t>
      </w:r>
    </w:p>
    <w:p w14:paraId="1B0381A8" w14:textId="5483AC40" w:rsidR="003148E6" w:rsidRDefault="005A030B" w:rsidP="00372E56">
      <w:pPr>
        <w:ind w:firstLine="0"/>
      </w:pPr>
      <w:r>
        <w:t xml:space="preserve">               </w:t>
      </w:r>
      <w:r w:rsidR="008562BD">
        <w:t xml:space="preserve">   </w:t>
      </w:r>
      <w:bookmarkStart w:id="3" w:name="_Hlk99527674"/>
      <w:r w:rsidR="008562BD">
        <w:t xml:space="preserve">Savivaldybės </w:t>
      </w:r>
      <w:r w:rsidR="00E96289">
        <w:t>meras Antanas Černeckis</w:t>
      </w:r>
      <w:bookmarkEnd w:id="3"/>
      <w:r w:rsidR="006A2FA5">
        <w:t>:</w:t>
      </w:r>
      <w:r w:rsidR="00634DA9">
        <w:t xml:space="preserve"> d</w:t>
      </w:r>
      <w:r w:rsidR="006A2FA5">
        <w:t xml:space="preserve">arbotvarkėje </w:t>
      </w:r>
      <w:r w:rsidR="002F14E3">
        <w:t>pateikt</w:t>
      </w:r>
      <w:r w:rsidR="006E3BCE">
        <w:t>i</w:t>
      </w:r>
      <w:r w:rsidR="002F14E3">
        <w:t xml:space="preserve"> </w:t>
      </w:r>
      <w:r w:rsidR="006E3BCE">
        <w:t>2</w:t>
      </w:r>
      <w:r w:rsidR="007139B9">
        <w:t>9</w:t>
      </w:r>
      <w:r w:rsidR="002F14E3">
        <w:t xml:space="preserve"> klausim</w:t>
      </w:r>
      <w:r w:rsidR="006E3BCE">
        <w:t>ai</w:t>
      </w:r>
      <w:r w:rsidR="002F14E3">
        <w:t>.</w:t>
      </w:r>
      <w:r w:rsidR="00DB2DB1">
        <w:t xml:space="preserve"> </w:t>
      </w:r>
      <w:r w:rsidR="006E3BCE">
        <w:t xml:space="preserve">Prašau pakeisti klausimų eiliškumą – 10 klausimą svarstyti antruoju klausimu. Ar sutinkate? </w:t>
      </w:r>
      <w:r w:rsidR="006A2FA5">
        <w:t xml:space="preserve">Kokių </w:t>
      </w:r>
      <w:r w:rsidR="006E3BCE">
        <w:t xml:space="preserve">dar </w:t>
      </w:r>
      <w:r w:rsidR="006A2FA5">
        <w:t>turite siūlymų</w:t>
      </w:r>
      <w:r w:rsidR="001C4FF9">
        <w:t>, pastabų</w:t>
      </w:r>
      <w:r w:rsidR="006A2FA5">
        <w:t xml:space="preserve">? </w:t>
      </w:r>
    </w:p>
    <w:p w14:paraId="1AE9BB2E" w14:textId="2FF463DA" w:rsidR="00362F32" w:rsidRDefault="00D946F2" w:rsidP="00DB2DB1">
      <w:pPr>
        <w:ind w:firstLine="0"/>
      </w:pPr>
      <w:r>
        <w:t xml:space="preserve">                   </w:t>
      </w:r>
      <w:r w:rsidR="00362F32">
        <w:t xml:space="preserve">Balsuota už pateiktą darbotvarkę – </w:t>
      </w:r>
      <w:r w:rsidR="001C41FC">
        <w:t>1</w:t>
      </w:r>
      <w:r w:rsidR="006E3BCE">
        <w:t>7</w:t>
      </w:r>
      <w:r w:rsidR="001C41FC">
        <w:t xml:space="preserve"> už.</w:t>
      </w:r>
    </w:p>
    <w:p w14:paraId="13BEA682" w14:textId="77777777" w:rsidR="00362F32" w:rsidRDefault="00362F32" w:rsidP="00362F32">
      <w:r>
        <w:t xml:space="preserve">       NUSPRĘSTA. Darbotvarkė patvirtinta.</w:t>
      </w:r>
    </w:p>
    <w:p w14:paraId="1406980E" w14:textId="77777777" w:rsidR="00D82B85" w:rsidRDefault="00D82B85" w:rsidP="00A379FB">
      <w:pPr>
        <w:ind w:firstLine="0"/>
      </w:pPr>
    </w:p>
    <w:p w14:paraId="5C0407DB" w14:textId="7AC104F4" w:rsidR="00634DA9" w:rsidRDefault="0010370F" w:rsidP="00DE2520">
      <w:pPr>
        <w:pStyle w:val="Sraopastraipa"/>
        <w:numPr>
          <w:ilvl w:val="0"/>
          <w:numId w:val="5"/>
        </w:numPr>
        <w:tabs>
          <w:tab w:val="left" w:pos="1418"/>
        </w:tabs>
        <w:ind w:left="0" w:firstLine="1134"/>
        <w:contextualSpacing/>
      </w:pPr>
      <w:r>
        <w:t>SVARSTYTA.</w:t>
      </w:r>
      <w:r w:rsidR="00FA7841">
        <w:t xml:space="preserve"> </w:t>
      </w:r>
      <w:r w:rsidR="00634DA9">
        <w:t xml:space="preserve">Pritarimas </w:t>
      </w:r>
      <w:r w:rsidR="001C7D02">
        <w:t>VšĮ Rietavo pirminės sveikatos priežiūros centro 2021 metų veiklos ataskaitai</w:t>
      </w:r>
      <w:r w:rsidR="00634DA9">
        <w:t>.</w:t>
      </w:r>
    </w:p>
    <w:p w14:paraId="21AE544C" w14:textId="36FA20DD" w:rsidR="00914800" w:rsidRDefault="0053562E" w:rsidP="00914800">
      <w:pPr>
        <w:rPr>
          <w:szCs w:val="24"/>
        </w:rPr>
      </w:pPr>
      <w:r>
        <w:t xml:space="preserve">       </w:t>
      </w:r>
      <w:r w:rsidR="001C7D02">
        <w:t xml:space="preserve">Sveikatos ir socialinės paramos komiteto pirmininkas Saulius Jonušas </w:t>
      </w:r>
      <w:r>
        <w:t xml:space="preserve">teikė sprendimo projektą – </w:t>
      </w:r>
      <w:r w:rsidR="006F61BE">
        <w:t>p</w:t>
      </w:r>
      <w:r w:rsidR="00914800">
        <w:rPr>
          <w:szCs w:val="24"/>
        </w:rPr>
        <w:t xml:space="preserve">ritarti </w:t>
      </w:r>
      <w:r w:rsidR="001C7D02">
        <w:t>VšĮ Rietavo pirminės sveikatos priežiūros centro 2021 metų veiklos</w:t>
      </w:r>
      <w:r w:rsidR="001C7D02">
        <w:rPr>
          <w:szCs w:val="24"/>
        </w:rPr>
        <w:t xml:space="preserve"> </w:t>
      </w:r>
      <w:r w:rsidR="007249E5">
        <w:rPr>
          <w:szCs w:val="24"/>
        </w:rPr>
        <w:t xml:space="preserve">ataskaitai </w:t>
      </w:r>
      <w:r w:rsidR="00914800">
        <w:rPr>
          <w:szCs w:val="24"/>
        </w:rPr>
        <w:t>(pridedama).</w:t>
      </w:r>
    </w:p>
    <w:p w14:paraId="346CA8B0" w14:textId="77777777" w:rsidR="00BE12EF" w:rsidRDefault="00372E56" w:rsidP="00914800">
      <w:pPr>
        <w:rPr>
          <w:color w:val="262121"/>
          <w:szCs w:val="24"/>
        </w:rPr>
      </w:pPr>
      <w:r>
        <w:rPr>
          <w:szCs w:val="24"/>
        </w:rPr>
        <w:t xml:space="preserve">       </w:t>
      </w:r>
      <w:r w:rsidR="007249E5">
        <w:rPr>
          <w:szCs w:val="24"/>
        </w:rPr>
        <w:t>VšĮ Rietavo pirminės sveikatos priežiūros centro vyr. gydytoja Birutė Kerpienė: į</w:t>
      </w:r>
      <w:r w:rsidR="007249E5" w:rsidRPr="00B66A9A">
        <w:rPr>
          <w:color w:val="000000"/>
          <w:szCs w:val="24"/>
        </w:rPr>
        <w:t xml:space="preserve">staigos steigėja ir vienintelė dalininkė  – Rietavo savivaldybė. </w:t>
      </w:r>
      <w:r w:rsidR="007249E5">
        <w:rPr>
          <w:color w:val="000000"/>
          <w:szCs w:val="24"/>
        </w:rPr>
        <w:t xml:space="preserve">2021 m. baigėme pelningai. Pandemija pakoregavo kai kuriuos rodiklius: mažėjo prisirašiusiųjų skaičius, bet didėjo apsilankymų skaičius. </w:t>
      </w:r>
      <w:r w:rsidR="00E70ACE" w:rsidRPr="00996FC2">
        <w:rPr>
          <w:color w:val="262121"/>
          <w:szCs w:val="24"/>
        </w:rPr>
        <w:t>2021 m</w:t>
      </w:r>
      <w:r w:rsidR="00E70ACE">
        <w:rPr>
          <w:color w:val="262121"/>
          <w:szCs w:val="24"/>
        </w:rPr>
        <w:t>.</w:t>
      </w:r>
      <w:r w:rsidR="00E70ACE" w:rsidRPr="00996FC2">
        <w:rPr>
          <w:color w:val="262121"/>
          <w:szCs w:val="24"/>
        </w:rPr>
        <w:t xml:space="preserve"> dėl koronaviruso pandemijos daugelis ligonių slaugos ir palaikomojo gydymo skyriuje buvo 300 kalendorinių dienų (vietoj nustatytų – 120)</w:t>
      </w:r>
      <w:r w:rsidR="00E70ACE">
        <w:rPr>
          <w:color w:val="262121"/>
          <w:szCs w:val="24"/>
        </w:rPr>
        <w:t xml:space="preserve">. </w:t>
      </w:r>
      <w:r w:rsidR="007470EF">
        <w:rPr>
          <w:color w:val="262121"/>
          <w:szCs w:val="24"/>
        </w:rPr>
        <w:t xml:space="preserve">Mažesnis apsilankymų skaičius buvo ir odontologijos kabinete. Poliklinika visą pandemijos laiką veikė, nebuvo uždaryta. Dirbome Visuomenės sveikatos centro nustatytų reikalavimų. Sumažėjo profilaktinių programų vykdymas. </w:t>
      </w:r>
      <w:r w:rsidR="006232F6">
        <w:rPr>
          <w:color w:val="262121"/>
          <w:szCs w:val="24"/>
        </w:rPr>
        <w:t xml:space="preserve">Pandemijos metu išmokome dirbti nuotoliniu būdu, esame labiau kompiuterizuoti, bet gydytojui dirbti nuotoliniu būdu nėra labai gerai. Gali suteikti tik konsultacijas profilaktiniais klausimais. </w:t>
      </w:r>
    </w:p>
    <w:p w14:paraId="53F5144A" w14:textId="77777777" w:rsidR="00F12761" w:rsidRDefault="00BE12EF" w:rsidP="00914800">
      <w:pPr>
        <w:rPr>
          <w:color w:val="262121"/>
          <w:szCs w:val="24"/>
        </w:rPr>
      </w:pPr>
      <w:r>
        <w:rPr>
          <w:color w:val="262121"/>
          <w:szCs w:val="24"/>
        </w:rPr>
        <w:t xml:space="preserve">       Tarybos narys Alfredas Mockus klausė</w:t>
      </w:r>
      <w:r w:rsidR="00F12761">
        <w:rPr>
          <w:color w:val="262121"/>
          <w:szCs w:val="24"/>
        </w:rPr>
        <w:t xml:space="preserve"> dėl Skaidrios asmens sveikatos priežiūros įstaigos vardo suteikimo ir Išankstinės pacientų registracijos informacinės sistemos.</w:t>
      </w:r>
    </w:p>
    <w:p w14:paraId="707B37ED" w14:textId="77777777" w:rsidR="00185B64" w:rsidRDefault="00F12761" w:rsidP="00914800">
      <w:pPr>
        <w:rPr>
          <w:color w:val="262121"/>
          <w:szCs w:val="24"/>
        </w:rPr>
      </w:pPr>
      <w:r>
        <w:rPr>
          <w:color w:val="262121"/>
          <w:szCs w:val="24"/>
        </w:rPr>
        <w:lastRenderedPageBreak/>
        <w:t xml:space="preserve">     </w:t>
      </w:r>
      <w:r>
        <w:rPr>
          <w:szCs w:val="24"/>
        </w:rPr>
        <w:t>VšĮ Rietavo pirminės sveikatos priežiūros centro vyr. gydytoja Birutė Kerpienė:  d</w:t>
      </w:r>
      <w:r w:rsidR="006232F6">
        <w:rPr>
          <w:color w:val="262121"/>
          <w:szCs w:val="24"/>
        </w:rPr>
        <w:t xml:space="preserve">irbame čia ir dabar. Darbo krūvis tikrai padidėjo. Pamainai tenka aptarnauti 70-80 pacientų. Užsiregistruoti apsilankymo talonui gauti galima, bet pati kol kas darbe jų nenaudoju, nes nespėjame. </w:t>
      </w:r>
      <w:r>
        <w:rPr>
          <w:color w:val="262121"/>
          <w:szCs w:val="24"/>
        </w:rPr>
        <w:t>Mes turime dirbti „karštojoje linijoje“, testuoti besikreipiančius</w:t>
      </w:r>
      <w:r w:rsidR="00185B64">
        <w:rPr>
          <w:color w:val="262121"/>
          <w:szCs w:val="24"/>
        </w:rPr>
        <w:t xml:space="preserve"> dėl PGR tyrimų ir pan. Visas mūsų darbas pandemijos metu buvo nukreiptas į kovą su COVID-19. O dar turime atlikti ir savo tiesiogines pareigas. Norėdami gauti Skaidrios asmens sveikatos priežiūros įstaigos vardą turėtume priimti papildomai darbuotoją, kuris turėtų dirbti vien tik su teisiniais dokumentais. Visus darbus atliekame skaidriai, bet kokie pirkimai vykdomi viešuoju būdu, išskyrus šiuo metu ieškome vienos priemonės, kurią įsigysime apklausos būdu. </w:t>
      </w:r>
    </w:p>
    <w:p w14:paraId="72000546" w14:textId="1D107F9B" w:rsidR="00BE5CFD" w:rsidRDefault="00185B64" w:rsidP="00914800">
      <w:pPr>
        <w:rPr>
          <w:color w:val="262121"/>
          <w:szCs w:val="24"/>
        </w:rPr>
      </w:pPr>
      <w:r>
        <w:rPr>
          <w:color w:val="262121"/>
          <w:szCs w:val="24"/>
        </w:rPr>
        <w:t xml:space="preserve">      Tarybos narė Vaida Vaičikauskienė klausė, kas Slaugos ir palaikomojo gydymo </w:t>
      </w:r>
      <w:r w:rsidR="002B7DCB">
        <w:rPr>
          <w:color w:val="262121"/>
          <w:szCs w:val="24"/>
        </w:rPr>
        <w:t xml:space="preserve">skyriuje pavaduoja gydytoją J. Pudžiuvelienę? </w:t>
      </w:r>
    </w:p>
    <w:p w14:paraId="1CFC1967" w14:textId="15F516E0" w:rsidR="002B7DCB" w:rsidRDefault="002B7DCB" w:rsidP="00914800">
      <w:pPr>
        <w:rPr>
          <w:color w:val="262121"/>
          <w:szCs w:val="24"/>
        </w:rPr>
      </w:pPr>
      <w:r>
        <w:rPr>
          <w:color w:val="262121"/>
          <w:szCs w:val="24"/>
        </w:rPr>
        <w:t xml:space="preserve">      </w:t>
      </w:r>
      <w:r>
        <w:rPr>
          <w:szCs w:val="24"/>
        </w:rPr>
        <w:t>VšĮ Rietavo pirminės sveikatos priežiūros centro vyr. gydytoja Birutė Kerpienė: pavaduoja gydytoja Kontrimienė.</w:t>
      </w:r>
    </w:p>
    <w:p w14:paraId="5F4A5A32" w14:textId="77777777" w:rsidR="002B7DCB" w:rsidRDefault="006232F6" w:rsidP="00914800">
      <w:pPr>
        <w:rPr>
          <w:color w:val="262121"/>
          <w:szCs w:val="24"/>
        </w:rPr>
      </w:pPr>
      <w:r>
        <w:rPr>
          <w:color w:val="262121"/>
          <w:szCs w:val="24"/>
        </w:rPr>
        <w:t xml:space="preserve">      </w:t>
      </w:r>
      <w:r w:rsidR="002B7DCB">
        <w:rPr>
          <w:color w:val="262121"/>
          <w:szCs w:val="24"/>
        </w:rPr>
        <w:t>Tarybos narė Vaida Vaičikauskienė: ar minėtame skyriuje dirba gydytojas visą parą?</w:t>
      </w:r>
    </w:p>
    <w:p w14:paraId="7CC0CD0B" w14:textId="77777777" w:rsidR="00600E26" w:rsidRDefault="002B7DCB" w:rsidP="00914800">
      <w:pPr>
        <w:rPr>
          <w:szCs w:val="24"/>
        </w:rPr>
      </w:pPr>
      <w:r>
        <w:rPr>
          <w:color w:val="262121"/>
          <w:szCs w:val="24"/>
        </w:rPr>
        <w:t xml:space="preserve">      </w:t>
      </w:r>
      <w:r>
        <w:rPr>
          <w:szCs w:val="24"/>
        </w:rPr>
        <w:t xml:space="preserve">VšĮ Rietavo pirminės sveikatos priežiūros centro vyr. gydytoja Birutė Kerpienė: pagal reikalavimus gydytojas dirbti visą parą neprivalo. </w:t>
      </w:r>
      <w:r w:rsidR="00600E26">
        <w:rPr>
          <w:szCs w:val="24"/>
        </w:rPr>
        <w:t xml:space="preserve">Į skyrių patenka pacientai visiškai iširti, todėl gydytojas tik prižiūri jų gydymą. </w:t>
      </w:r>
    </w:p>
    <w:p w14:paraId="6E8B9CDF" w14:textId="4B257322" w:rsidR="006232F6" w:rsidRDefault="00600E26" w:rsidP="00914800">
      <w:pPr>
        <w:rPr>
          <w:color w:val="262121"/>
          <w:szCs w:val="24"/>
        </w:rPr>
      </w:pPr>
      <w:r>
        <w:rPr>
          <w:szCs w:val="24"/>
        </w:rPr>
        <w:t xml:space="preserve">      </w:t>
      </w:r>
      <w:r w:rsidR="006232F6">
        <w:rPr>
          <w:color w:val="262121"/>
          <w:szCs w:val="24"/>
        </w:rPr>
        <w:t xml:space="preserve">Tarybos narys Algimantas Mickus: </w:t>
      </w:r>
      <w:r>
        <w:rPr>
          <w:color w:val="262121"/>
          <w:szCs w:val="24"/>
        </w:rPr>
        <w:t>savaitgalį Rietavo savivaldybės gyventojui kur kreiptis, jeigu reikia gauti receptą , pavyzdžiui, antibiotikams nusipirkti?</w:t>
      </w:r>
    </w:p>
    <w:p w14:paraId="762E001A" w14:textId="3CA6D75B" w:rsidR="00600E26" w:rsidRDefault="00600E26" w:rsidP="00600E26">
      <w:pPr>
        <w:ind w:firstLine="0"/>
        <w:rPr>
          <w:szCs w:val="24"/>
        </w:rPr>
      </w:pPr>
      <w:r>
        <w:rPr>
          <w:color w:val="262121"/>
          <w:szCs w:val="24"/>
        </w:rPr>
        <w:t xml:space="preserve">                   </w:t>
      </w:r>
      <w:r>
        <w:rPr>
          <w:szCs w:val="24"/>
        </w:rPr>
        <w:t xml:space="preserve">VšĮ Rietavo pirminės sveikatos priežiūros centro vyr. gydytoja Birutė Kerpienė: esame sudarę sutartį su Plungės rajono ligoninės Priėmimo skyriumi. </w:t>
      </w:r>
      <w:r w:rsidR="000E796D">
        <w:rPr>
          <w:szCs w:val="24"/>
        </w:rPr>
        <w:t xml:space="preserve">Mes trūkstame darbuotojų, kad galėtume dirbti 24 val. per parą. </w:t>
      </w:r>
    </w:p>
    <w:p w14:paraId="67A0955A" w14:textId="457D0C57" w:rsidR="009A0288" w:rsidRDefault="009A0288" w:rsidP="00600E26">
      <w:pPr>
        <w:ind w:firstLine="0"/>
      </w:pPr>
      <w:r>
        <w:rPr>
          <w:szCs w:val="24"/>
        </w:rPr>
        <w:t xml:space="preserve">                    Savivaldybės meras Antanas Černeckis atkreipė dėmesį į tai, kad su turimais finansais ir gydytojų skaičiumi išspręsti šios problemos neįmanoma kitaip, kaip tik, reikalui esant, kreiptis į Plungės rajono ligoninės Priėmimo skyrių arba kviesti greitąją pagalbą. </w:t>
      </w:r>
    </w:p>
    <w:p w14:paraId="76BEC0C1" w14:textId="3D1F85A2" w:rsidR="00600E26" w:rsidRDefault="00600E26" w:rsidP="00914800">
      <w:pPr>
        <w:rPr>
          <w:color w:val="262121"/>
          <w:szCs w:val="24"/>
        </w:rPr>
      </w:pPr>
      <w:r>
        <w:rPr>
          <w:color w:val="262121"/>
          <w:szCs w:val="24"/>
        </w:rPr>
        <w:t xml:space="preserve"> </w:t>
      </w:r>
      <w:r w:rsidR="009A0288">
        <w:rPr>
          <w:color w:val="262121"/>
          <w:szCs w:val="24"/>
        </w:rPr>
        <w:t xml:space="preserve">      Tarybos narys Vytautas Blažaitis klausė, kokia tvarka į gydytojus kreiptis gali ukrainiečiai?</w:t>
      </w:r>
    </w:p>
    <w:p w14:paraId="7D567BCD" w14:textId="72A4A6B8" w:rsidR="009A0288" w:rsidRDefault="009A0288" w:rsidP="00914800">
      <w:pPr>
        <w:rPr>
          <w:color w:val="262121"/>
          <w:szCs w:val="24"/>
        </w:rPr>
      </w:pPr>
      <w:r>
        <w:rPr>
          <w:color w:val="262121"/>
          <w:szCs w:val="24"/>
        </w:rPr>
        <w:t xml:space="preserve">       </w:t>
      </w:r>
      <w:r>
        <w:rPr>
          <w:szCs w:val="24"/>
        </w:rPr>
        <w:t xml:space="preserve">VšĮ Rietavo pirminės sveikatos priežiūros centro vyr. gydytoja Birutė Kerpienė: Savivaldybės administracijos prašymu, ukrainiečius prižiūri VšĮ Rietavo pirminės sveikatos priežiūros centras. </w:t>
      </w:r>
      <w:r w:rsidR="00214F94">
        <w:rPr>
          <w:szCs w:val="24"/>
        </w:rPr>
        <w:t xml:space="preserve">Jie kreipiasi į mus, mes juos apžiūrime. Jeigu reikia išrašome vaistus, siunčiame konsultuotis. </w:t>
      </w:r>
    </w:p>
    <w:p w14:paraId="775365F4" w14:textId="493C88D9" w:rsidR="0036057B" w:rsidRPr="004B25FC" w:rsidRDefault="006D0B1C" w:rsidP="0053562E">
      <w:pPr>
        <w:pStyle w:val="Sraopastraipa"/>
        <w:shd w:val="solid" w:color="FFFFFF" w:fill="FFFFFF"/>
        <w:tabs>
          <w:tab w:val="left" w:pos="1134"/>
        </w:tabs>
        <w:ind w:left="0"/>
        <w:contextualSpacing/>
        <w:jc w:val="both"/>
        <w:rPr>
          <w:color w:val="000000"/>
        </w:rPr>
      </w:pPr>
      <w:r>
        <w:t xml:space="preserve">  </w:t>
      </w:r>
      <w:r w:rsidR="009D449D">
        <w:t xml:space="preserve"> </w:t>
      </w:r>
      <w:r w:rsidR="00C60F45">
        <w:t xml:space="preserve"> </w:t>
      </w:r>
      <w:r w:rsidR="00410E6D">
        <w:t xml:space="preserve"> </w:t>
      </w:r>
      <w:r w:rsidR="001225B0">
        <w:t xml:space="preserve">  </w:t>
      </w:r>
      <w:r w:rsidR="0053562E">
        <w:t xml:space="preserve">            </w:t>
      </w:r>
      <w:r w:rsidR="0036057B">
        <w:t xml:space="preserve">Balsuota už pateiktą </w:t>
      </w:r>
      <w:r w:rsidR="004B25FC">
        <w:t>sprendimo projektą</w:t>
      </w:r>
      <w:r w:rsidR="0036057B">
        <w:t xml:space="preserve"> </w:t>
      </w:r>
      <w:bookmarkStart w:id="4" w:name="_Hlk72237300"/>
      <w:r w:rsidR="0036057B">
        <w:t>–</w:t>
      </w:r>
      <w:bookmarkEnd w:id="4"/>
      <w:r w:rsidR="0036057B">
        <w:t xml:space="preserve"> </w:t>
      </w:r>
      <w:r w:rsidR="00F5548F">
        <w:t>1</w:t>
      </w:r>
      <w:r w:rsidR="00214F94">
        <w:t>7</w:t>
      </w:r>
      <w:r w:rsidR="00F5548F">
        <w:t xml:space="preserve"> už</w:t>
      </w:r>
      <w:r w:rsidR="0036057B">
        <w:t>.</w:t>
      </w:r>
    </w:p>
    <w:p w14:paraId="557B2BD0" w14:textId="77777777" w:rsidR="00BB071D" w:rsidRDefault="00CF3EC3" w:rsidP="00BB071D">
      <w:r>
        <w:t xml:space="preserve"> </w:t>
      </w:r>
      <w:r w:rsidR="00BB071D">
        <w:t xml:space="preserve">  </w:t>
      </w:r>
      <w:r w:rsidR="005D41D1">
        <w:t xml:space="preserve">  </w:t>
      </w:r>
      <w:r w:rsidR="001225B0">
        <w:t xml:space="preserve">  </w:t>
      </w:r>
      <w:r w:rsidR="0036057B">
        <w:t xml:space="preserve">NUSPRĘSTA. </w:t>
      </w:r>
      <w:r w:rsidR="00BB071D">
        <w:t>Priimti sprendimą (pridedama).</w:t>
      </w:r>
    </w:p>
    <w:p w14:paraId="714CB33C" w14:textId="77777777" w:rsidR="003E4D5C" w:rsidRDefault="003E4D5C" w:rsidP="00C40A6C"/>
    <w:p w14:paraId="2684FB7C" w14:textId="7F4BE20F" w:rsidR="005D41D1" w:rsidRDefault="0036057B" w:rsidP="00DE2520">
      <w:pPr>
        <w:pStyle w:val="Sraopastraipa"/>
        <w:numPr>
          <w:ilvl w:val="0"/>
          <w:numId w:val="5"/>
        </w:numPr>
        <w:tabs>
          <w:tab w:val="left" w:pos="1134"/>
          <w:tab w:val="left" w:pos="1276"/>
          <w:tab w:val="left" w:pos="1418"/>
          <w:tab w:val="left" w:pos="1560"/>
        </w:tabs>
        <w:ind w:left="0" w:firstLine="1134"/>
        <w:contextualSpacing/>
      </w:pPr>
      <w:r>
        <w:t xml:space="preserve">SVARSTYTA. </w:t>
      </w:r>
      <w:r w:rsidR="00214F94">
        <w:t>VšĮ Rietavo pirminės sveikatos priežiūros centro 2021 metų finansinių ataskaitų rinkinio patvirtinimas</w:t>
      </w:r>
      <w:r w:rsidR="005D41D1">
        <w:t>.</w:t>
      </w:r>
    </w:p>
    <w:p w14:paraId="1E13A2EF" w14:textId="13E7A783" w:rsidR="00214F94" w:rsidRPr="006F1CA2" w:rsidRDefault="00060B1A" w:rsidP="00214F94">
      <w:pPr>
        <w:rPr>
          <w:color w:val="000000"/>
          <w:szCs w:val="24"/>
          <w:lang w:eastAsia="lt-LT"/>
        </w:rPr>
      </w:pPr>
      <w:bookmarkStart w:id="5" w:name="_Hlk86912128"/>
      <w:r>
        <w:t xml:space="preserve">       </w:t>
      </w:r>
      <w:bookmarkEnd w:id="5"/>
      <w:r w:rsidR="00214F94">
        <w:t xml:space="preserve">Sveikatos ir socialinės paramos komiteto pirmininkas Saulius Jonušas </w:t>
      </w:r>
      <w:r w:rsidR="005C5264">
        <w:t xml:space="preserve">teikė sprendimo projektą – </w:t>
      </w:r>
      <w:r w:rsidR="00214F94">
        <w:t>p</w:t>
      </w:r>
      <w:r w:rsidR="00214F94">
        <w:rPr>
          <w:color w:val="000000"/>
          <w:szCs w:val="24"/>
          <w:lang w:eastAsia="lt-LT"/>
        </w:rPr>
        <w:t>atvirtinti viešosios įstaigos Rietavo pirminės sveikatos priežiūros centro 2021 m. finansinių ataskaitų rinkinį (finansinės būklės ataskaita, veiklos rezultatų ataskaita, pinigų srautų ataskaita, grynojo turto pokyčių ataskaita, aiškinamasis raštas – pridedama).</w:t>
      </w:r>
    </w:p>
    <w:p w14:paraId="7ED28AD8" w14:textId="05A73AAD" w:rsidR="003944D4" w:rsidRPr="007D4DE3" w:rsidRDefault="00914800" w:rsidP="00214F94">
      <w:pPr>
        <w:ind w:firstLine="0"/>
      </w:pPr>
      <w:r>
        <w:t xml:space="preserve">                   </w:t>
      </w:r>
      <w:r w:rsidR="003944D4" w:rsidRPr="007D4DE3">
        <w:t xml:space="preserve">Balsuota už pateiktą sprendimo projektą – </w:t>
      </w:r>
      <w:r w:rsidR="003A0533">
        <w:t>1</w:t>
      </w:r>
      <w:r w:rsidR="00214F94">
        <w:t>7</w:t>
      </w:r>
      <w:r w:rsidR="003A0533">
        <w:t xml:space="preserve"> už</w:t>
      </w:r>
      <w:r w:rsidR="003944D4" w:rsidRPr="007D4DE3">
        <w:t>.</w:t>
      </w:r>
    </w:p>
    <w:p w14:paraId="6E258BD5" w14:textId="77777777" w:rsidR="003944D4" w:rsidRDefault="007D4DE3" w:rsidP="003944D4">
      <w:r>
        <w:t xml:space="preserve"> </w:t>
      </w:r>
      <w:r w:rsidR="003944D4">
        <w:t xml:space="preserve"> </w:t>
      </w:r>
      <w:r w:rsidR="009D449D">
        <w:t xml:space="preserve">  </w:t>
      </w:r>
      <w:r w:rsidR="001E57CA">
        <w:t xml:space="preserve"> </w:t>
      </w:r>
      <w:r w:rsidR="005D41D1">
        <w:t xml:space="preserve"> </w:t>
      </w:r>
      <w:r w:rsidR="00452D1F">
        <w:t xml:space="preserve"> </w:t>
      </w:r>
      <w:r w:rsidR="003944D4">
        <w:t>NUSPRĘSTA. Priimti sprendimą (pridedama).</w:t>
      </w:r>
    </w:p>
    <w:p w14:paraId="317264E3" w14:textId="77777777" w:rsidR="003944D4" w:rsidRDefault="003944D4" w:rsidP="003944D4">
      <w:pPr>
        <w:autoSpaceDE w:val="0"/>
        <w:autoSpaceDN w:val="0"/>
        <w:adjustRightInd w:val="0"/>
        <w:ind w:firstLine="0"/>
      </w:pPr>
      <w:r>
        <w:t xml:space="preserve">                </w:t>
      </w:r>
    </w:p>
    <w:p w14:paraId="0C9531B5" w14:textId="5FE5DB50" w:rsidR="00C54A04" w:rsidRDefault="009D203E" w:rsidP="00C54A04">
      <w:pPr>
        <w:pStyle w:val="Sraopastraipa"/>
        <w:numPr>
          <w:ilvl w:val="0"/>
          <w:numId w:val="5"/>
        </w:numPr>
        <w:ind w:left="0" w:firstLine="1134"/>
        <w:contextualSpacing/>
        <w:rPr>
          <w:i/>
        </w:rPr>
      </w:pPr>
      <w:r w:rsidRPr="00D17458">
        <w:t>SVARSTYTA.</w:t>
      </w:r>
      <w:r w:rsidR="005566CC" w:rsidRPr="00D17458">
        <w:t xml:space="preserve"> </w:t>
      </w:r>
      <w:r w:rsidR="00214F94">
        <w:t>Mėnesinio darbo užmokesčio kintamosios dalies dydžio nustatymas viešosios įstaigos Rietavo pirminės sveikatos priežiūros centro vyriausiajai gydytojai Birutei Kerpienei.</w:t>
      </w:r>
      <w:r w:rsidR="0078586D" w:rsidRPr="005D41D1">
        <w:rPr>
          <w:i/>
        </w:rPr>
        <w:t xml:space="preserve">                </w:t>
      </w:r>
      <w:r w:rsidR="005062A3">
        <w:t xml:space="preserve"> </w:t>
      </w:r>
      <w:r w:rsidR="00452D1F">
        <w:rPr>
          <w:i/>
        </w:rPr>
        <w:t xml:space="preserve">      </w:t>
      </w:r>
      <w:r w:rsidR="00C54A04">
        <w:rPr>
          <w:i/>
        </w:rPr>
        <w:t xml:space="preserve">        </w:t>
      </w:r>
      <w:r w:rsidR="00452D1F" w:rsidRPr="00C54A04">
        <w:rPr>
          <w:i/>
        </w:rPr>
        <w:t xml:space="preserve"> </w:t>
      </w:r>
      <w:r w:rsidR="00C54A04">
        <w:rPr>
          <w:i/>
        </w:rPr>
        <w:t xml:space="preserve"> </w:t>
      </w:r>
    </w:p>
    <w:p w14:paraId="4A8CCF93" w14:textId="15E7F238" w:rsidR="00214F94" w:rsidRDefault="00214F94" w:rsidP="00214F94">
      <w:pPr>
        <w:pStyle w:val="Pagrindinistekstas"/>
        <w:tabs>
          <w:tab w:val="left" w:pos="1080"/>
        </w:tabs>
        <w:ind w:right="-42" w:firstLine="780"/>
        <w:jc w:val="both"/>
        <w:rPr>
          <w:b w:val="0"/>
          <w:sz w:val="24"/>
          <w:szCs w:val="24"/>
        </w:rPr>
      </w:pPr>
      <w:r>
        <w:rPr>
          <w:i/>
        </w:rPr>
        <w:t xml:space="preserve">     </w:t>
      </w:r>
      <w:r w:rsidR="00C54A04">
        <w:rPr>
          <w:i/>
        </w:rPr>
        <w:t xml:space="preserve"> </w:t>
      </w:r>
      <w:bookmarkStart w:id="6" w:name="_Hlk103073578"/>
      <w:r w:rsidRPr="00214F94">
        <w:rPr>
          <w:b w:val="0"/>
          <w:bCs/>
          <w:sz w:val="24"/>
          <w:szCs w:val="24"/>
        </w:rPr>
        <w:t xml:space="preserve">Sveikatos ir socialinės paramos komiteto pirmininkas Saulius Jonušas </w:t>
      </w:r>
      <w:bookmarkEnd w:id="6"/>
      <w:r w:rsidR="004A7916" w:rsidRPr="00214F94">
        <w:rPr>
          <w:b w:val="0"/>
          <w:bCs/>
          <w:sz w:val="24"/>
          <w:szCs w:val="24"/>
        </w:rPr>
        <w:t>teikė sprendimo projektą</w:t>
      </w:r>
      <w:r w:rsidR="004A7916">
        <w:t xml:space="preserve"> – </w:t>
      </w:r>
      <w:r w:rsidRPr="00214F94">
        <w:rPr>
          <w:b w:val="0"/>
          <w:bCs/>
          <w:sz w:val="24"/>
          <w:szCs w:val="24"/>
        </w:rPr>
        <w:t>n</w:t>
      </w:r>
      <w:r>
        <w:rPr>
          <w:b w:val="0"/>
          <w:sz w:val="24"/>
          <w:szCs w:val="24"/>
        </w:rPr>
        <w:t xml:space="preserve">ustatyti nuo 2022 m. gegužės 1 d. iki </w:t>
      </w:r>
      <w:r w:rsidRPr="00883CDC">
        <w:rPr>
          <w:b w:val="0"/>
          <w:sz w:val="24"/>
          <w:szCs w:val="24"/>
        </w:rPr>
        <w:t xml:space="preserve">2023 m. balandžio 30 d. </w:t>
      </w:r>
      <w:r>
        <w:rPr>
          <w:b w:val="0"/>
          <w:sz w:val="24"/>
          <w:szCs w:val="24"/>
        </w:rPr>
        <w:t xml:space="preserve">viešosios įstaigos Rietavo pirminės sveikatos priežiūros centro vyriausiajai gydytojai Birutei Kerpienei mėnesinio darbo užmokesčio kintamosios dalies dydį </w:t>
      </w:r>
      <w:r w:rsidRPr="00B601E1">
        <w:rPr>
          <w:b w:val="0"/>
          <w:sz w:val="24"/>
          <w:szCs w:val="24"/>
        </w:rPr>
        <w:t>–</w:t>
      </w:r>
      <w:r>
        <w:rPr>
          <w:b w:val="0"/>
          <w:sz w:val="24"/>
          <w:szCs w:val="24"/>
        </w:rPr>
        <w:t xml:space="preserve">  15  procentų nuo mėnesinio darbo užmokesčio pastoviosios dalies dydžio. </w:t>
      </w:r>
    </w:p>
    <w:p w14:paraId="7919076C" w14:textId="076BDF56" w:rsidR="00F02D29" w:rsidRPr="00D17458" w:rsidRDefault="00FD1223" w:rsidP="00214F94">
      <w:pPr>
        <w:autoSpaceDE w:val="0"/>
        <w:autoSpaceDN w:val="0"/>
        <w:adjustRightInd w:val="0"/>
        <w:ind w:firstLine="1080"/>
      </w:pPr>
      <w:r>
        <w:t xml:space="preserve"> </w:t>
      </w:r>
      <w:r w:rsidR="00214F94">
        <w:t xml:space="preserve"> </w:t>
      </w:r>
      <w:r w:rsidR="00914800">
        <w:t xml:space="preserve"> </w:t>
      </w:r>
      <w:r w:rsidR="00F02D29" w:rsidRPr="00D17458">
        <w:t>Balsuota už</w:t>
      </w:r>
      <w:r w:rsidR="00877F61" w:rsidRPr="00D17458">
        <w:t xml:space="preserve"> pateiktą sprendimo projektą – </w:t>
      </w:r>
      <w:r>
        <w:t>1</w:t>
      </w:r>
      <w:r w:rsidR="00214F94">
        <w:t>7</w:t>
      </w:r>
      <w:r w:rsidR="003A0533">
        <w:t xml:space="preserve"> už</w:t>
      </w:r>
      <w:r w:rsidR="003A0533" w:rsidRPr="007D4DE3">
        <w:t>.</w:t>
      </w:r>
    </w:p>
    <w:p w14:paraId="503EB7F7" w14:textId="7019AF9A" w:rsidR="00F02D29" w:rsidRPr="00D17458" w:rsidRDefault="00F02D29" w:rsidP="00F02D29">
      <w:pPr>
        <w:pStyle w:val="Pagrindiniotekstotrauka2"/>
        <w:tabs>
          <w:tab w:val="left" w:pos="1276"/>
          <w:tab w:val="center" w:pos="1418"/>
        </w:tabs>
        <w:ind w:firstLine="540"/>
        <w:rPr>
          <w:szCs w:val="24"/>
        </w:rPr>
      </w:pPr>
      <w:r w:rsidRPr="00D17458">
        <w:rPr>
          <w:szCs w:val="24"/>
        </w:rPr>
        <w:lastRenderedPageBreak/>
        <w:t xml:space="preserve"> </w:t>
      </w:r>
      <w:r w:rsidR="00EF4945" w:rsidRPr="00D17458">
        <w:rPr>
          <w:szCs w:val="24"/>
        </w:rPr>
        <w:t xml:space="preserve"> </w:t>
      </w:r>
      <w:r w:rsidR="00DD24B3" w:rsidRPr="00D17458">
        <w:rPr>
          <w:szCs w:val="24"/>
        </w:rPr>
        <w:t xml:space="preserve"> </w:t>
      </w:r>
      <w:r w:rsidR="00CB7945" w:rsidRPr="00D17458">
        <w:rPr>
          <w:szCs w:val="24"/>
        </w:rPr>
        <w:t xml:space="preserve"> </w:t>
      </w:r>
      <w:r w:rsidR="006D5811" w:rsidRPr="00D17458">
        <w:rPr>
          <w:szCs w:val="24"/>
        </w:rPr>
        <w:t xml:space="preserve"> </w:t>
      </w:r>
      <w:r w:rsidR="00FD1223">
        <w:rPr>
          <w:szCs w:val="24"/>
        </w:rPr>
        <w:t xml:space="preserve"> </w:t>
      </w:r>
      <w:r w:rsidR="00D37F5E">
        <w:rPr>
          <w:szCs w:val="24"/>
        </w:rPr>
        <w:t xml:space="preserve">   </w:t>
      </w:r>
      <w:r w:rsidR="00452D1F">
        <w:rPr>
          <w:szCs w:val="24"/>
        </w:rPr>
        <w:t xml:space="preserve"> </w:t>
      </w:r>
      <w:r w:rsidR="00D37F5E">
        <w:rPr>
          <w:szCs w:val="24"/>
        </w:rPr>
        <w:t xml:space="preserve"> </w:t>
      </w:r>
      <w:r w:rsidRPr="00D17458">
        <w:rPr>
          <w:szCs w:val="24"/>
        </w:rPr>
        <w:t>NUSPRĘSTA. Priimti sprendimą (pridedama).</w:t>
      </w:r>
    </w:p>
    <w:p w14:paraId="112450C8" w14:textId="77777777" w:rsidR="00286E56" w:rsidRPr="00D17458" w:rsidRDefault="00286E56" w:rsidP="00F02D29">
      <w:pPr>
        <w:pStyle w:val="Pagrindiniotekstotrauka2"/>
        <w:tabs>
          <w:tab w:val="left" w:pos="1276"/>
          <w:tab w:val="center" w:pos="1418"/>
        </w:tabs>
        <w:ind w:firstLine="540"/>
        <w:rPr>
          <w:szCs w:val="24"/>
        </w:rPr>
      </w:pPr>
    </w:p>
    <w:p w14:paraId="393BB829" w14:textId="09322BE5" w:rsidR="00846B08" w:rsidRPr="009C28AC" w:rsidRDefault="00F02D29" w:rsidP="00846B08">
      <w:pPr>
        <w:pStyle w:val="Sraopastraipa"/>
        <w:numPr>
          <w:ilvl w:val="0"/>
          <w:numId w:val="5"/>
        </w:numPr>
        <w:tabs>
          <w:tab w:val="left" w:pos="1418"/>
        </w:tabs>
        <w:ind w:left="0" w:firstLine="1134"/>
        <w:contextualSpacing/>
        <w:rPr>
          <w:i/>
        </w:rPr>
      </w:pPr>
      <w:r w:rsidRPr="00D17458">
        <w:t>SVARSTYTA.</w:t>
      </w:r>
      <w:r w:rsidR="00877F61" w:rsidRPr="00D17458">
        <w:t xml:space="preserve"> </w:t>
      </w:r>
      <w:r w:rsidR="00214F94">
        <w:t>Socialinės globos kainos nustatym</w:t>
      </w:r>
      <w:r w:rsidR="00DE2520">
        <w:t>as</w:t>
      </w:r>
      <w:r w:rsidR="00846B08">
        <w:t>.</w:t>
      </w:r>
    </w:p>
    <w:p w14:paraId="08C6CDFC" w14:textId="6405E475" w:rsidR="00360125" w:rsidRPr="00514818" w:rsidRDefault="00360125" w:rsidP="00360125">
      <w:pPr>
        <w:tabs>
          <w:tab w:val="left" w:pos="993"/>
        </w:tabs>
        <w:contextualSpacing/>
        <w:rPr>
          <w:color w:val="000000"/>
          <w:szCs w:val="24"/>
          <w:lang w:eastAsia="lt-LT"/>
        </w:rPr>
      </w:pPr>
      <w:r>
        <w:t xml:space="preserve">      </w:t>
      </w:r>
      <w:r w:rsidR="00DE2520" w:rsidRPr="00360125">
        <w:t xml:space="preserve"> </w:t>
      </w:r>
      <w:r w:rsidRPr="00360125">
        <w:t>Sveikatos ir socialinės paramos komiteto pirmininkas Saulius Jonušas</w:t>
      </w:r>
      <w:r w:rsidRPr="00360125">
        <w:rPr>
          <w:b/>
          <w:bCs/>
        </w:rPr>
        <w:t xml:space="preserve"> </w:t>
      </w:r>
      <w:r w:rsidR="005E0F7A">
        <w:t xml:space="preserve">teikė sprendimo projektą – </w:t>
      </w:r>
      <w:r>
        <w:t>p</w:t>
      </w:r>
      <w:r w:rsidRPr="00360125">
        <w:rPr>
          <w:color w:val="000000"/>
        </w:rPr>
        <w:t>atvirtinti VšĮ Rietavo pirminės sveikatos priežiūros centro teikiamos trumpalaikės socialinės globos kainą:</w:t>
      </w:r>
      <w:r>
        <w:rPr>
          <w:color w:val="000000"/>
        </w:rPr>
        <w:t xml:space="preserve"> </w:t>
      </w:r>
      <w:r>
        <w:rPr>
          <w:color w:val="000000"/>
          <w:szCs w:val="24"/>
          <w:lang w:eastAsia="lt-LT"/>
        </w:rPr>
        <w:t>s</w:t>
      </w:r>
      <w:r w:rsidRPr="00514818">
        <w:rPr>
          <w:color w:val="000000"/>
          <w:szCs w:val="24"/>
          <w:lang w:eastAsia="lt-LT"/>
        </w:rPr>
        <w:t>uaugusiam ir senyvo amžiaus asmeniui</w:t>
      </w:r>
      <w:r>
        <w:rPr>
          <w:color w:val="000000"/>
          <w:szCs w:val="24"/>
          <w:lang w:eastAsia="lt-LT"/>
        </w:rPr>
        <w:t xml:space="preserve"> su negalia – 900,00 Eur per mėnesį; suaugusiam ir senyvo amžiaus </w:t>
      </w:r>
      <w:r w:rsidRPr="00514818">
        <w:rPr>
          <w:color w:val="000000"/>
          <w:szCs w:val="24"/>
          <w:lang w:eastAsia="lt-LT"/>
        </w:rPr>
        <w:t>a</w:t>
      </w:r>
      <w:r>
        <w:rPr>
          <w:color w:val="000000"/>
          <w:szCs w:val="24"/>
          <w:lang w:eastAsia="lt-LT"/>
        </w:rPr>
        <w:t>smeniui  su sunkia negalia – 1105,00</w:t>
      </w:r>
      <w:r w:rsidRPr="00514818">
        <w:rPr>
          <w:color w:val="000000"/>
          <w:szCs w:val="24"/>
          <w:lang w:eastAsia="lt-LT"/>
        </w:rPr>
        <w:t xml:space="preserve"> Eur per mėnesį.</w:t>
      </w:r>
    </w:p>
    <w:p w14:paraId="4DD9000F" w14:textId="6219261D" w:rsidR="00360125" w:rsidRDefault="00360125" w:rsidP="00360125">
      <w:pPr>
        <w:rPr>
          <w:color w:val="000000"/>
          <w:szCs w:val="24"/>
          <w:lang w:eastAsia="lt-LT"/>
        </w:rPr>
      </w:pPr>
      <w:r>
        <w:rPr>
          <w:color w:val="000000"/>
          <w:szCs w:val="24"/>
          <w:lang w:eastAsia="lt-LT"/>
        </w:rPr>
        <w:t xml:space="preserve">       Pripažinti netekusiu galios Rietavo savivaldybės tarybos 2018 m. gruodžio 13 d. sprendimą Nr. T1-196 „Dėl socialinės globos kainos patvirtinimo“.</w:t>
      </w:r>
    </w:p>
    <w:p w14:paraId="18E40C2E" w14:textId="6B78A3FC" w:rsidR="00360125" w:rsidRDefault="00360125" w:rsidP="00360125">
      <w:pPr>
        <w:rPr>
          <w:color w:val="000000"/>
          <w:szCs w:val="24"/>
          <w:lang w:eastAsia="lt-LT"/>
        </w:rPr>
      </w:pPr>
      <w:r>
        <w:rPr>
          <w:color w:val="000000"/>
          <w:szCs w:val="24"/>
          <w:lang w:eastAsia="lt-LT"/>
        </w:rPr>
        <w:t xml:space="preserve">       Sprendimas įsigalioja nuo 2022 m. gegužės 1 d.</w:t>
      </w:r>
    </w:p>
    <w:p w14:paraId="6C720C3A" w14:textId="04C032F4" w:rsidR="003A0533" w:rsidRPr="00D17458" w:rsidRDefault="00914800" w:rsidP="00360125">
      <w:pPr>
        <w:shd w:val="solid" w:color="FFFFFF" w:fill="FFFFFF"/>
        <w:tabs>
          <w:tab w:val="left" w:pos="1134"/>
        </w:tabs>
        <w:contextualSpacing/>
      </w:pPr>
      <w:r>
        <w:rPr>
          <w:color w:val="000000"/>
        </w:rPr>
        <w:t xml:space="preserve">       </w:t>
      </w:r>
      <w:r w:rsidR="00D43B05" w:rsidRPr="00D17458">
        <w:t>Balsuota už pateiktą sprendimo projektą –</w:t>
      </w:r>
      <w:r w:rsidR="00D840FD">
        <w:t xml:space="preserve"> 1</w:t>
      </w:r>
      <w:r w:rsidR="00360125">
        <w:t>7</w:t>
      </w:r>
      <w:r w:rsidR="003A0533">
        <w:t xml:space="preserve"> už</w:t>
      </w:r>
      <w:r w:rsidR="003A0533" w:rsidRPr="007D4DE3">
        <w:t>.</w:t>
      </w:r>
    </w:p>
    <w:p w14:paraId="6E4C0D32" w14:textId="3DB04DCE" w:rsidR="00D43B05" w:rsidRPr="00D17458" w:rsidRDefault="008C29AD" w:rsidP="003A0533">
      <w:pPr>
        <w:rPr>
          <w:szCs w:val="24"/>
        </w:rPr>
      </w:pPr>
      <w:r w:rsidRPr="00D17458">
        <w:rPr>
          <w:szCs w:val="24"/>
        </w:rPr>
        <w:t xml:space="preserve"> </w:t>
      </w:r>
      <w:r w:rsidR="00BF468F" w:rsidRPr="00D17458">
        <w:rPr>
          <w:szCs w:val="24"/>
        </w:rPr>
        <w:t xml:space="preserve"> </w:t>
      </w:r>
      <w:r w:rsidR="007B2E23">
        <w:rPr>
          <w:szCs w:val="24"/>
        </w:rPr>
        <w:t xml:space="preserve">   </w:t>
      </w:r>
      <w:r w:rsidR="007E50DB">
        <w:rPr>
          <w:szCs w:val="24"/>
        </w:rPr>
        <w:t xml:space="preserve"> </w:t>
      </w:r>
      <w:r w:rsidR="007B2E23">
        <w:rPr>
          <w:szCs w:val="24"/>
        </w:rPr>
        <w:t xml:space="preserve"> </w:t>
      </w:r>
      <w:r w:rsidR="00D43B05" w:rsidRPr="00D17458">
        <w:rPr>
          <w:szCs w:val="24"/>
        </w:rPr>
        <w:t>NUSPRĘSTA. Priimti sprendimą (pridedama).</w:t>
      </w:r>
    </w:p>
    <w:p w14:paraId="76A32861" w14:textId="77777777" w:rsidR="00EC1D45" w:rsidRPr="00D17458" w:rsidRDefault="00EC1D45" w:rsidP="00EC1D45">
      <w:pPr>
        <w:ind w:firstLine="0"/>
        <w:rPr>
          <w:color w:val="000000"/>
          <w:szCs w:val="24"/>
        </w:rPr>
      </w:pPr>
    </w:p>
    <w:p w14:paraId="6C50FCC2" w14:textId="31F425FD" w:rsidR="00DB6AE5" w:rsidRDefault="00863BDB" w:rsidP="00930788">
      <w:pPr>
        <w:pStyle w:val="Sraopastraipa"/>
        <w:numPr>
          <w:ilvl w:val="0"/>
          <w:numId w:val="5"/>
        </w:numPr>
        <w:ind w:left="0" w:firstLine="1134"/>
        <w:contextualSpacing/>
      </w:pPr>
      <w:r>
        <w:t xml:space="preserve">SVARSTYTA. </w:t>
      </w:r>
      <w:r w:rsidR="00360125">
        <w:t>UAB „Rietavo komunalinis ūkis“ metinio pranešimo, finansinių ataskaitų rinkinio patvirtinimas</w:t>
      </w:r>
      <w:r w:rsidR="00930788">
        <w:t>.</w:t>
      </w:r>
    </w:p>
    <w:p w14:paraId="1CB25367" w14:textId="7EFAD16F" w:rsidR="00360125" w:rsidRDefault="00360125" w:rsidP="00360125">
      <w:pPr>
        <w:tabs>
          <w:tab w:val="left" w:pos="0"/>
          <w:tab w:val="left" w:pos="1418"/>
        </w:tabs>
        <w:ind w:firstLine="1134"/>
      </w:pPr>
      <w:bookmarkStart w:id="7" w:name="_Hlk103075843"/>
      <w:r>
        <w:t>Ūkio plėtros ir ekologijos komiteto pirmininkas Albinas Maslauskas</w:t>
      </w:r>
      <w:r w:rsidRPr="00DB6AE5">
        <w:t xml:space="preserve"> </w:t>
      </w:r>
      <w:bookmarkEnd w:id="7"/>
      <w:r w:rsidR="00172DDD" w:rsidRPr="00DB6AE5">
        <w:t>teikė sprendimo projektą</w:t>
      </w:r>
      <w:r w:rsidR="00172DDD">
        <w:t xml:space="preserve"> – </w:t>
      </w:r>
      <w:r>
        <w:t xml:space="preserve">patvirtinti </w:t>
      </w:r>
      <w:bookmarkStart w:id="8" w:name="_Hlk100910894"/>
      <w:r>
        <w:t xml:space="preserve">UAB „Rietavo komunalinis ūkis“ </w:t>
      </w:r>
      <w:bookmarkEnd w:id="8"/>
      <w:r>
        <w:t>2021 metų metinį pranešimą (pridedama).</w:t>
      </w:r>
    </w:p>
    <w:p w14:paraId="00365716" w14:textId="653A3ED9" w:rsidR="00360125" w:rsidRDefault="00360125" w:rsidP="00360125">
      <w:pPr>
        <w:tabs>
          <w:tab w:val="left" w:pos="1418"/>
        </w:tabs>
        <w:ind w:firstLine="1134"/>
      </w:pPr>
      <w:r>
        <w:t>Patvirtinti UAB „Rietavo komunalinis ūkis“ 2021 metų finansinių atskaitų rinkinį: balansą, pelno (nuostolių) ataskaitą, aiškinamąjį raštą (pridedama).</w:t>
      </w:r>
    </w:p>
    <w:p w14:paraId="3FB7911A" w14:textId="117E377B" w:rsidR="00360125" w:rsidRDefault="00360125" w:rsidP="00360125">
      <w:pPr>
        <w:tabs>
          <w:tab w:val="left" w:pos="0"/>
          <w:tab w:val="left" w:pos="1418"/>
        </w:tabs>
        <w:ind w:firstLine="1134"/>
      </w:pPr>
      <w:r>
        <w:t>Pritarti UAB „Rietavo komunalinis ūkis“ 2021 metų finansinės atskaitomybės auditoriaus ataskaitai ir išvadoms (pridedama).</w:t>
      </w:r>
    </w:p>
    <w:p w14:paraId="322317B1" w14:textId="513BD7A9" w:rsidR="00360125" w:rsidRDefault="00360125" w:rsidP="00360125">
      <w:pPr>
        <w:tabs>
          <w:tab w:val="left" w:pos="0"/>
          <w:tab w:val="left" w:pos="1418"/>
        </w:tabs>
        <w:ind w:firstLine="1134"/>
      </w:pPr>
      <w:r>
        <w:t xml:space="preserve">UAB „Rietavo komunalinis ūkis“ direktorius Alvydas Rojus: metus baigėme 11,0 tūkst. Eur pelnu. </w:t>
      </w:r>
      <w:r w:rsidR="00257B70">
        <w:t xml:space="preserve">Tai lėmė šalta žiema, pirmą pusmetį gera kaina nupirktas kuras. Deja, bet kuro visam šildymo sezonui nenusipirkome, o jo kaina po naujų metų labai šoktelėjo. </w:t>
      </w:r>
      <w:r w:rsidR="00017020">
        <w:t xml:space="preserve">Vandens padalinys turėjo nedidelį nuostolį – apie 3,0 tūkst. Eur, Energetikos padalinys – 22,0 tūkst. Eur. </w:t>
      </w:r>
    </w:p>
    <w:p w14:paraId="7FCD57F7" w14:textId="0FE592AB" w:rsidR="00535092" w:rsidRDefault="00535092" w:rsidP="00360125">
      <w:pPr>
        <w:tabs>
          <w:tab w:val="left" w:pos="0"/>
          <w:tab w:val="left" w:pos="1418"/>
        </w:tabs>
        <w:ind w:firstLine="1134"/>
      </w:pPr>
      <w:r>
        <w:t xml:space="preserve">Tarybos narys Algimantas Mickus: rašote, kad įgyvendinote tris </w:t>
      </w:r>
      <w:r w:rsidR="00135FB6">
        <w:t>Rietavo savivaldybės šilumos tinklų modernizavimo projektus. Ką dar padarėte nuo 2015 m., kad gyventojams nekiltų šilumos kaina?</w:t>
      </w:r>
    </w:p>
    <w:p w14:paraId="17119702" w14:textId="4DFDC35F" w:rsidR="00135FB6" w:rsidRDefault="00135FB6" w:rsidP="00360125">
      <w:pPr>
        <w:tabs>
          <w:tab w:val="left" w:pos="0"/>
          <w:tab w:val="left" w:pos="1418"/>
        </w:tabs>
        <w:ind w:firstLine="1134"/>
      </w:pPr>
      <w:r>
        <w:t xml:space="preserve">UAB „Rietavo komunalinis ūkis“ direktorius Alvydas Rojus: šilumos ūkyje padaryta beveik viskas, išskyrus nuo buvusios Žemaitijos kolegijos garažų iki senojo darželio ir nuo baseino iki bendrabučio. Atnaujinta apie 80 proc. šilumos trasų. </w:t>
      </w:r>
      <w:r w:rsidR="006E61EF">
        <w:t xml:space="preserve">Tai pagrindiniai darbai, leidžiantys sumažinti šilumos nuostolius. Dabar turime uždavinį – prie tinklų prijungti kuo daugiau vartotojų. </w:t>
      </w:r>
      <w:r w:rsidR="00814580">
        <w:t>Pakomentavo, kokie darbai šiuo klausimu buvo atlikti praėjusiais metais. Brangsta elektra, kuras ir t. t. Kaip gali nekilti kaina?</w:t>
      </w:r>
    </w:p>
    <w:p w14:paraId="2AB72F7E" w14:textId="3206B3CA" w:rsidR="00814580" w:rsidRDefault="00814580" w:rsidP="00360125">
      <w:pPr>
        <w:tabs>
          <w:tab w:val="left" w:pos="0"/>
          <w:tab w:val="left" w:pos="1418"/>
        </w:tabs>
        <w:ind w:firstLine="1134"/>
      </w:pPr>
      <w:r>
        <w:t xml:space="preserve">Tarybos narys Algimantas Mickus klausė, kiek reikia galios, kad vasarą Rietavo miesto gyventojams </w:t>
      </w:r>
      <w:r w:rsidR="00C17E49">
        <w:t>teiktumėt šiltą vandenį?</w:t>
      </w:r>
    </w:p>
    <w:p w14:paraId="08BC32F0" w14:textId="29315A1C" w:rsidR="00C17E49" w:rsidRDefault="00C17E49" w:rsidP="00360125">
      <w:r>
        <w:t xml:space="preserve">       UAB „Rietavo komunalinis ūkis“ direktorius Alvydas Rojus: apie 600 kW, o turime 1MW katilą, kuris dirba labai ekonomišku režimu. </w:t>
      </w:r>
    </w:p>
    <w:p w14:paraId="0F79F11F" w14:textId="2CA18377" w:rsidR="00F17C6D" w:rsidRDefault="00F17C6D" w:rsidP="00360125">
      <w:r>
        <w:t xml:space="preserve">       Savivaldybės meras Antanas Černeckis: katilinės atnaujinimas atnešė paskolų naštą. Kol jos neišsimokės apie naujus darbus negalime ir galvoti.</w:t>
      </w:r>
    </w:p>
    <w:p w14:paraId="4B3D3F67" w14:textId="4A856BB4" w:rsidR="00F17C6D" w:rsidRDefault="00F17C6D" w:rsidP="00360125">
      <w:r>
        <w:t xml:space="preserve">       Tarybos narys Alfredas Mockus paprašė įvardinti, kokios pagrindinės priežastys lėmė, kad Energetinis padalinys metus baigė nuostolingai.</w:t>
      </w:r>
    </w:p>
    <w:p w14:paraId="7B81AC28" w14:textId="68E09492" w:rsidR="00F17C6D" w:rsidRDefault="00F17C6D" w:rsidP="00360125">
      <w:r>
        <w:t xml:space="preserve">       </w:t>
      </w:r>
      <w:bookmarkStart w:id="9" w:name="_Hlk103084558"/>
      <w:r>
        <w:t xml:space="preserve">UAB „Rietavo komunalinis ūkis“ direktorius Alvydas Rojus: </w:t>
      </w:r>
      <w:bookmarkEnd w:id="9"/>
      <w:r>
        <w:t xml:space="preserve">padaliniui nekeliame užduoties, kad jis dirbtų pelningai, nes jų veikla yra susijusi su papildomomis paslaugomis, kurių nereikia Šilumos ir Vandens padaliniams. </w:t>
      </w:r>
      <w:r w:rsidR="00D17A27">
        <w:t>Pagal VERT metodiką, papildomos veiklos negalima vykdyti, todėl mes jį įkūrėme kaip atskirą padalinį. Jie prižiūri daugiabučių namų</w:t>
      </w:r>
      <w:r w:rsidR="00BF6BDD">
        <w:t>,</w:t>
      </w:r>
      <w:r w:rsidR="00D17A27">
        <w:t xml:space="preserve"> </w:t>
      </w:r>
      <w:r w:rsidR="00BF6BDD">
        <w:t xml:space="preserve">įstaigų </w:t>
      </w:r>
      <w:r w:rsidR="00D17A27">
        <w:t>šilumos sistem</w:t>
      </w:r>
      <w:r w:rsidR="00BF6BDD">
        <w:t>as</w:t>
      </w:r>
      <w:r w:rsidR="00D17A27">
        <w:t>, gatvių apšvietimą</w:t>
      </w:r>
      <w:r w:rsidR="00BF6BDD">
        <w:t xml:space="preserve">. Veiklos, kurios būtinos, nepadengia sąnaudų. </w:t>
      </w:r>
    </w:p>
    <w:p w14:paraId="5992CC34" w14:textId="43398748" w:rsidR="003A0533" w:rsidRPr="00D17458" w:rsidRDefault="00F17C6D" w:rsidP="00360125">
      <w:r>
        <w:t xml:space="preserve">       </w:t>
      </w:r>
      <w:r w:rsidR="00DB6AE5" w:rsidRPr="00D17458">
        <w:t xml:space="preserve">Balsuota už pateiktą sprendimo projektą – </w:t>
      </w:r>
      <w:r w:rsidR="00DB6AE5">
        <w:t>1</w:t>
      </w:r>
      <w:r w:rsidR="00814580">
        <w:t>7</w:t>
      </w:r>
      <w:r w:rsidR="00DB6AE5">
        <w:t xml:space="preserve"> už</w:t>
      </w:r>
      <w:r w:rsidR="00DB6AE5" w:rsidRPr="007D4DE3">
        <w:t>.</w:t>
      </w:r>
    </w:p>
    <w:p w14:paraId="6FB0C632" w14:textId="77777777" w:rsidR="00863BDB" w:rsidRPr="00F005D4" w:rsidRDefault="00342366" w:rsidP="003A0533">
      <w:pPr>
        <w:pStyle w:val="Sraopastraipa"/>
        <w:tabs>
          <w:tab w:val="left" w:pos="1134"/>
        </w:tabs>
        <w:ind w:left="0"/>
        <w:contextualSpacing/>
      </w:pPr>
      <w:r>
        <w:t xml:space="preserve"> </w:t>
      </w:r>
      <w:r w:rsidR="00863BDB" w:rsidRPr="00F005D4">
        <w:t xml:space="preserve">   </w:t>
      </w:r>
      <w:r w:rsidR="00BF468F" w:rsidRPr="00F005D4">
        <w:t xml:space="preserve">  </w:t>
      </w:r>
      <w:r w:rsidR="003A0533">
        <w:t xml:space="preserve">        </w:t>
      </w:r>
      <w:r w:rsidR="006B13C6">
        <w:t xml:space="preserve"> </w:t>
      </w:r>
      <w:r w:rsidR="007B2E23">
        <w:t xml:space="preserve">   </w:t>
      </w:r>
      <w:r w:rsidR="005D13B5">
        <w:t xml:space="preserve"> </w:t>
      </w:r>
      <w:r w:rsidR="00863BDB" w:rsidRPr="00F005D4">
        <w:t>NUSPRĘSTA. Priimti sprendimą (pridedama).</w:t>
      </w:r>
    </w:p>
    <w:p w14:paraId="6BB06E2A" w14:textId="77777777" w:rsidR="007B41F7" w:rsidRDefault="007B41F7" w:rsidP="00863BDB">
      <w:pPr>
        <w:pStyle w:val="Sraopastraipa"/>
        <w:tabs>
          <w:tab w:val="left" w:pos="1134"/>
        </w:tabs>
        <w:ind w:left="0"/>
        <w:contextualSpacing/>
      </w:pPr>
    </w:p>
    <w:p w14:paraId="6A7F20CA" w14:textId="00FC11E2" w:rsidR="00047334" w:rsidRPr="00047334" w:rsidRDefault="00192087" w:rsidP="00047334">
      <w:pPr>
        <w:pStyle w:val="Sraopastraipa"/>
        <w:ind w:left="0"/>
        <w:contextualSpacing/>
        <w:rPr>
          <w:i/>
        </w:rPr>
      </w:pPr>
      <w:r>
        <w:t xml:space="preserve">                </w:t>
      </w:r>
      <w:r w:rsidR="007B2E23">
        <w:t xml:space="preserve">   </w:t>
      </w:r>
      <w:r w:rsidR="004979B6">
        <w:t>7.</w:t>
      </w:r>
      <w:r w:rsidR="00574FD3">
        <w:t xml:space="preserve"> </w:t>
      </w:r>
      <w:r w:rsidR="00505657">
        <w:t xml:space="preserve">SVARSTYTA. </w:t>
      </w:r>
      <w:r w:rsidR="00814580">
        <w:t>U</w:t>
      </w:r>
      <w:r w:rsidR="00814580">
        <w:rPr>
          <w:iCs/>
        </w:rPr>
        <w:t>ždarosios akcinės bendrovės „Rietavo komunalinis ūkis“ geriamojo vandens tiekimo ir nuotekų tvarkymo bazinių kainų nustatymas</w:t>
      </w:r>
      <w:r w:rsidR="000739F3">
        <w:rPr>
          <w:iCs/>
        </w:rPr>
        <w:t>.</w:t>
      </w:r>
    </w:p>
    <w:p w14:paraId="13764505" w14:textId="451FCA26" w:rsidR="00BD2589" w:rsidRDefault="00DB6AE5" w:rsidP="00BD2589">
      <w:pPr>
        <w:ind w:firstLine="567"/>
        <w:rPr>
          <w:szCs w:val="24"/>
        </w:rPr>
      </w:pPr>
      <w:r w:rsidRPr="0067115A">
        <w:lastRenderedPageBreak/>
        <w:t xml:space="preserve">      </w:t>
      </w:r>
      <w:r w:rsidR="000941B4" w:rsidRPr="0067115A">
        <w:t xml:space="preserve"> </w:t>
      </w:r>
      <w:r w:rsidR="00BD2589">
        <w:t xml:space="preserve">   </w:t>
      </w:r>
      <w:r w:rsidR="00814580">
        <w:t>Ūkio plėtros ir ekologijos komiteto pirmininkas Albinas Maslauskas</w:t>
      </w:r>
      <w:r w:rsidR="00814580" w:rsidRPr="00DB6AE5">
        <w:t xml:space="preserve"> </w:t>
      </w:r>
      <w:r w:rsidR="00342366" w:rsidRPr="0067115A">
        <w:rPr>
          <w:szCs w:val="24"/>
        </w:rPr>
        <w:t xml:space="preserve">teikė sprendimo projektą </w:t>
      </w:r>
      <w:r w:rsidR="00342366" w:rsidRPr="0067115A">
        <w:rPr>
          <w:b/>
          <w:szCs w:val="24"/>
        </w:rPr>
        <w:t xml:space="preserve">– </w:t>
      </w:r>
      <w:r w:rsidR="00BF6BDD" w:rsidRPr="00BF6BDD">
        <w:rPr>
          <w:bCs/>
          <w:szCs w:val="24"/>
        </w:rPr>
        <w:t>n</w:t>
      </w:r>
      <w:r w:rsidR="00BF6BDD" w:rsidRPr="008E5E97">
        <w:rPr>
          <w:szCs w:val="24"/>
        </w:rPr>
        <w:t>ustatyti UAB „Rietavo komunalinis ūkis“ geriamojo vandens tiekimo ir nuotekų tvarkymo paslaugų bazines kainas</w:t>
      </w:r>
      <w:r w:rsidR="00BF6BDD">
        <w:rPr>
          <w:szCs w:val="24"/>
        </w:rPr>
        <w:t xml:space="preserve">. Kainos pridėtos. </w:t>
      </w:r>
    </w:p>
    <w:p w14:paraId="1077E564" w14:textId="30A63E91" w:rsidR="00BF6BDD" w:rsidRDefault="00BF6BDD" w:rsidP="00BF6BDD">
      <w:pPr>
        <w:tabs>
          <w:tab w:val="num" w:pos="709"/>
          <w:tab w:val="left" w:pos="851"/>
          <w:tab w:val="num" w:pos="1848"/>
        </w:tabs>
        <w:ind w:right="-1" w:firstLine="567"/>
        <w:rPr>
          <w:iCs/>
          <w:szCs w:val="24"/>
        </w:rPr>
      </w:pPr>
      <w:r>
        <w:rPr>
          <w:szCs w:val="24"/>
        </w:rPr>
        <w:t xml:space="preserve">          Nustatyti, kad: šio sprendimo 1</w:t>
      </w:r>
      <w:r w:rsidRPr="00E00538">
        <w:rPr>
          <w:szCs w:val="24"/>
        </w:rPr>
        <w:t xml:space="preserve"> punkte nurodytas </w:t>
      </w:r>
      <w:r w:rsidRPr="00E00538">
        <w:rPr>
          <w:iCs/>
          <w:szCs w:val="24"/>
        </w:rPr>
        <w:t>geriamojo vandens tiekimo ir nuotekų tvarkymo paslaugų</w:t>
      </w:r>
      <w:r w:rsidRPr="00E00538">
        <w:rPr>
          <w:szCs w:val="24"/>
        </w:rPr>
        <w:t xml:space="preserve"> </w:t>
      </w:r>
      <w:r>
        <w:rPr>
          <w:szCs w:val="24"/>
        </w:rPr>
        <w:t>bazinės kainos suderintos trejų metų laikotarpiui nuo šių kainų įsigaliojimo dienos; p</w:t>
      </w:r>
      <w:r w:rsidRPr="00E00538">
        <w:rPr>
          <w:iCs/>
          <w:szCs w:val="24"/>
        </w:rPr>
        <w:t>irmaisiais bazinių kainų galiojimo metais taikomos geriamojo vandens tiekimo ir nuotekų tvarkymo paslaugų kainos lygios geriamojo vandens tiekimo ir nuotekų tvarkymo paslaugų bazinėms kainoms.</w:t>
      </w:r>
    </w:p>
    <w:p w14:paraId="32E55695" w14:textId="44392AF8" w:rsidR="00BF6BDD" w:rsidRDefault="00BF6BDD" w:rsidP="00BF6BDD">
      <w:pPr>
        <w:tabs>
          <w:tab w:val="num" w:pos="709"/>
          <w:tab w:val="left" w:pos="851"/>
          <w:tab w:val="num" w:pos="1848"/>
        </w:tabs>
        <w:ind w:right="-1" w:firstLine="567"/>
        <w:rPr>
          <w:iCs/>
          <w:szCs w:val="24"/>
        </w:rPr>
      </w:pPr>
      <w:r>
        <w:rPr>
          <w:iCs/>
          <w:szCs w:val="24"/>
        </w:rPr>
        <w:t xml:space="preserve">          </w:t>
      </w:r>
      <w:r w:rsidRPr="0036438A">
        <w:rPr>
          <w:iCs/>
          <w:szCs w:val="24"/>
        </w:rPr>
        <w:t>Pripažinti netekusi</w:t>
      </w:r>
      <w:r>
        <w:rPr>
          <w:iCs/>
          <w:szCs w:val="24"/>
        </w:rPr>
        <w:t>ais</w:t>
      </w:r>
      <w:r w:rsidRPr="0036438A">
        <w:rPr>
          <w:iCs/>
          <w:szCs w:val="24"/>
        </w:rPr>
        <w:t xml:space="preserve"> galios Rietavo savivaldybės tarybos</w:t>
      </w:r>
      <w:r>
        <w:rPr>
          <w:iCs/>
          <w:szCs w:val="24"/>
        </w:rPr>
        <w:t xml:space="preserve">: </w:t>
      </w:r>
      <w:r w:rsidRPr="0036438A">
        <w:rPr>
          <w:iCs/>
          <w:szCs w:val="24"/>
        </w:rPr>
        <w:t xml:space="preserve">2019 m. gegužės 16 d. sprendimo Nr. T1-55 </w:t>
      </w:r>
      <w:r w:rsidRPr="0036438A">
        <w:rPr>
          <w:bCs/>
          <w:iCs/>
          <w:szCs w:val="24"/>
        </w:rPr>
        <w:t xml:space="preserve">„Dėl uždarosios akcinės bendrovės „Rietavo komunalinis ūkis“ perskaičiuotų geriamojo vandens tiekimo ir nuotekų tvarkymo bazinių kainų nustatymo“ </w:t>
      </w:r>
      <w:r w:rsidRPr="0036438A">
        <w:rPr>
          <w:iCs/>
          <w:szCs w:val="24"/>
        </w:rPr>
        <w:t>1.6.-1.14. papunkčius</w:t>
      </w:r>
      <w:r>
        <w:rPr>
          <w:iCs/>
          <w:szCs w:val="24"/>
        </w:rPr>
        <w:t xml:space="preserve">; </w:t>
      </w:r>
      <w:r w:rsidRPr="0036438A">
        <w:rPr>
          <w:iCs/>
          <w:szCs w:val="24"/>
        </w:rPr>
        <w:t>2021 m. sausio 28 d. sprendim</w:t>
      </w:r>
      <w:r>
        <w:rPr>
          <w:iCs/>
          <w:szCs w:val="24"/>
        </w:rPr>
        <w:t>ą</w:t>
      </w:r>
      <w:r w:rsidRPr="0036438A">
        <w:rPr>
          <w:iCs/>
          <w:szCs w:val="24"/>
        </w:rPr>
        <w:t xml:space="preserve"> Nr. T1-1 </w:t>
      </w:r>
      <w:r w:rsidRPr="0036438A">
        <w:rPr>
          <w:bCs/>
          <w:iCs/>
          <w:szCs w:val="24"/>
        </w:rPr>
        <w:t>„Dėl uždarosios akcinės bendrovės „Rietavo komunalinis ūkis“ perskaičiuotų geriamojo vandens tiekimo ir nuotekų tvarkymo bazinių kainų nustatymo“.</w:t>
      </w:r>
    </w:p>
    <w:p w14:paraId="23375B09" w14:textId="42B0BDC2" w:rsidR="00BF6BDD" w:rsidRPr="0036438A" w:rsidRDefault="00BF6BDD" w:rsidP="00BF6BDD">
      <w:pPr>
        <w:tabs>
          <w:tab w:val="left" w:pos="709"/>
          <w:tab w:val="left" w:pos="851"/>
        </w:tabs>
        <w:ind w:firstLine="567"/>
        <w:rPr>
          <w:iCs/>
          <w:szCs w:val="24"/>
        </w:rPr>
      </w:pPr>
      <w:r>
        <w:rPr>
          <w:iCs/>
          <w:szCs w:val="24"/>
        </w:rPr>
        <w:t xml:space="preserve">         Šis sprendimas įsigalioja nuo 2022 m. birželio 1 dienos.</w:t>
      </w:r>
    </w:p>
    <w:p w14:paraId="7FFB3558" w14:textId="77777777" w:rsidR="005626BA" w:rsidRDefault="00BF6BDD" w:rsidP="00BD2589">
      <w:pPr>
        <w:ind w:firstLine="567"/>
      </w:pPr>
      <w:r>
        <w:rPr>
          <w:spacing w:val="-4"/>
          <w:szCs w:val="24"/>
          <w:lang w:eastAsia="lt-LT"/>
        </w:rPr>
        <w:t xml:space="preserve">          </w:t>
      </w:r>
      <w:r>
        <w:t>UAB „Rietavo komunalinis ūkis“ direktorius Alvydas Rojus: kainas perskaičiuojame kasmet, o nustatome trejiems metams. Kainos suderintos su VERT. Jūs gavote jų pateiktą pažymą.</w:t>
      </w:r>
      <w:r w:rsidR="005626BA">
        <w:t xml:space="preserve"> Pagrindinės kainų pasikeitimo priežastys nurodytos pažymos 23 psl.</w:t>
      </w:r>
    </w:p>
    <w:p w14:paraId="6B4B256F" w14:textId="77777777" w:rsidR="00F34D36" w:rsidRDefault="005626BA" w:rsidP="00BD2589">
      <w:pPr>
        <w:ind w:firstLine="567"/>
      </w:pPr>
      <w:r>
        <w:t xml:space="preserve">         Tarybos narys Alfredas Mockus: VERT pažymoje parašyta, </w:t>
      </w:r>
      <w:r w:rsidR="00F34D36">
        <w:t>kad „bendra geriamojo vandens tiekimo ir nuotekų tvarkymo kaina suskaičiuota 49,8 proc. didesnė negu suskaičiuota bazinė ankstesnio derinimo metu, 33,6 proc. didesnė negu dabar taikoma (II perskaičiavimas) ir 1,6 proc. didesnė negu prašoma bendrovės“. Ar teisingai suprantu, kad jūs prašote tvirtinti mažesnę kainą?</w:t>
      </w:r>
    </w:p>
    <w:p w14:paraId="567E7AB2" w14:textId="546C924F" w:rsidR="00C25E5D" w:rsidRDefault="00F34D36" w:rsidP="00BD2589">
      <w:pPr>
        <w:ind w:firstLine="567"/>
      </w:pPr>
      <w:r>
        <w:t xml:space="preserve">         UAB „Rietavo komunalinis ūkis“ direktorius Alvydas Rojus: kainų derinimą VERT pateikėme gruodžio mėnesį. Nežinojome, kad taip išaugs elektros energijos kaina. Mūsų elektros pirkimo sutartis baigėsi vasario mėnesį. Vykdėme naują pirkimą, nebegalėjome jos nupirkti už fiksuotą kainą</w:t>
      </w:r>
      <w:r w:rsidR="00C25E5D">
        <w:t xml:space="preserve">, todėl papildomai kreipėmės į VERT, kad įskaičiuotų elektros kainos pakilimą. Kaip rodo dabartinė situacija, kaina ir toliau auga ir, kokias aukštumas pasieks, sunku pasakyti. </w:t>
      </w:r>
    </w:p>
    <w:p w14:paraId="2B659E45" w14:textId="0A11B528" w:rsidR="00C25E5D" w:rsidRDefault="00C25E5D" w:rsidP="00BD2589">
      <w:pPr>
        <w:ind w:firstLine="567"/>
      </w:pPr>
      <w:r>
        <w:t xml:space="preserve">          </w:t>
      </w:r>
      <w:r w:rsidR="005626BA">
        <w:t>Tarybos narys Juozas Barsteiga paprašė pakomentuoti sprendimo 1</w:t>
      </w:r>
      <w:r>
        <w:t>.1. ir 1.2. papunkčius.</w:t>
      </w:r>
    </w:p>
    <w:p w14:paraId="3B428ABD" w14:textId="0DFF6814" w:rsidR="00BD2589" w:rsidRDefault="005626BA" w:rsidP="009F7E35">
      <w:pPr>
        <w:ind w:firstLine="567"/>
      </w:pPr>
      <w:r>
        <w:t xml:space="preserve">  </w:t>
      </w:r>
      <w:r w:rsidR="00C25E5D">
        <w:t xml:space="preserve">        </w:t>
      </w:r>
      <w:bookmarkStart w:id="10" w:name="_Hlk103089776"/>
      <w:r w:rsidR="00C25E5D">
        <w:t xml:space="preserve">UAB „Rietavo komunalinis ūkis“ direktorius Alvydas Rojus: </w:t>
      </w:r>
      <w:bookmarkEnd w:id="10"/>
      <w:r w:rsidR="00C25E5D">
        <w:t xml:space="preserve">1.1. papunktyje nurodyta kaina perkantiems geriamojo vandens tiekimo ir nuotekų tvarkymo paslaugas bute, o 1.2. – perkantiems </w:t>
      </w:r>
      <w:r w:rsidR="009F7E35">
        <w:t>individualiuose gyvenamuosiuose namuose. Daugiabučių namų butuose gyvenantiems leidžiama didesnė vandens netektis.</w:t>
      </w:r>
    </w:p>
    <w:p w14:paraId="1A486CF5" w14:textId="30EB5E9F" w:rsidR="009F7E35" w:rsidRDefault="009F7E35" w:rsidP="009F7E35">
      <w:pPr>
        <w:ind w:firstLine="567"/>
      </w:pPr>
      <w:r>
        <w:t xml:space="preserve">          Tarybos narys Viktoras Krajinas: vandens brangimas kokybės negerina. Praėjusiame tarybos posėdyje svarstėme jūsų prašymą įsigyti talpą geriamajam vandeniui. Kaip suprantu, jeigu kada vėl bus panaši situacija, gyventojams kompensuosite pristatydami kokybišką vandenį. </w:t>
      </w:r>
      <w:r w:rsidR="00FF4C6D">
        <w:t>Jūs daug kartų kalbėjote apie tai, kad gyventojai ir patys turėtų stengtis dėl kokybiško vandens, t .y . nusipirkti vandens filtrus. Man žinoma situacija, kai gyventojas pasijungia naują filtrą, o kitą dieną vėl turi jį keisti. Neplanuojate ateityje kompensuoti gyventojams filtrų įsigijimą?</w:t>
      </w:r>
    </w:p>
    <w:p w14:paraId="5099BCBF" w14:textId="13CE16A2" w:rsidR="00FF4C6D" w:rsidRDefault="00FF4C6D" w:rsidP="009F7E35">
      <w:pPr>
        <w:ind w:firstLine="567"/>
      </w:pPr>
      <w:r>
        <w:t xml:space="preserve">          </w:t>
      </w:r>
      <w:bookmarkStart w:id="11" w:name="_Hlk103090114"/>
      <w:r>
        <w:t xml:space="preserve">UAB „Rietavo komunalinis ūkis“ direktorius Alvydas Rojus: </w:t>
      </w:r>
      <w:bookmarkEnd w:id="11"/>
      <w:r>
        <w:t xml:space="preserve">tai nėra numatyta, bet, jeigu manytume, kad reikia tą daryti, tada reiktų nusimatyti. O tai atsilieptų kainai. Filtrai gerai tuo atveju, jeigu jie laiku keičiami. </w:t>
      </w:r>
      <w:r w:rsidR="00666A00">
        <w:t xml:space="preserve">Gyventojai visada gali kreipti į mūsų bendrovę dėl vandens kokybės. Darbuotojai atvyksta į vietą ir išvalo filtrus. </w:t>
      </w:r>
    </w:p>
    <w:p w14:paraId="64470F1B" w14:textId="753EFDAD" w:rsidR="00666A00" w:rsidRDefault="00666A00" w:rsidP="009F7E35">
      <w:pPr>
        <w:ind w:firstLine="567"/>
      </w:pPr>
      <w:r>
        <w:t xml:space="preserve">          Tarybos narys Viktoras Krajinas: kaip yra situacija tuose butuose, kurie turi kelis skaitiklius?</w:t>
      </w:r>
    </w:p>
    <w:p w14:paraId="0C96D681" w14:textId="41E2DC9E" w:rsidR="00666A00" w:rsidRDefault="00666A00" w:rsidP="009F7E35">
      <w:pPr>
        <w:ind w:firstLine="567"/>
      </w:pPr>
      <w:r>
        <w:t xml:space="preserve">          UAB „Rietavo komunalinis ūkis“ direktorius Alvydas Rojus: užtenka vieną skaitiklį išvalyti.</w:t>
      </w:r>
    </w:p>
    <w:p w14:paraId="373668D3" w14:textId="5228545E" w:rsidR="00666A00" w:rsidRDefault="00666A00" w:rsidP="009F7E35">
      <w:pPr>
        <w:ind w:firstLine="567"/>
      </w:pPr>
      <w:r>
        <w:t xml:space="preserve">         Tarybos narys Algimantas Mickus: ar daug vamzdynų Rietave nepakeista?</w:t>
      </w:r>
    </w:p>
    <w:p w14:paraId="703989CA" w14:textId="65D186E5" w:rsidR="00666A00" w:rsidRDefault="00666A00" w:rsidP="009F7E35">
      <w:pPr>
        <w:ind w:firstLine="567"/>
        <w:rPr>
          <w:szCs w:val="24"/>
          <w:lang w:eastAsia="lt-LT"/>
        </w:rPr>
      </w:pPr>
      <w:r>
        <w:t xml:space="preserve">         UAB „Rietavo komunalinis ūkis“ direktorius Alvydas Rojus: labai daug. </w:t>
      </w:r>
    </w:p>
    <w:p w14:paraId="20F913A4" w14:textId="536746FF" w:rsidR="00342366" w:rsidRPr="0048099C" w:rsidRDefault="000941B4" w:rsidP="00BD2589">
      <w:pPr>
        <w:pStyle w:val="prastasis1"/>
        <w:rPr>
          <w:szCs w:val="24"/>
        </w:rPr>
      </w:pPr>
      <w:r>
        <w:rPr>
          <w:szCs w:val="24"/>
        </w:rPr>
        <w:t xml:space="preserve">     </w:t>
      </w:r>
      <w:r w:rsidR="00666A00">
        <w:rPr>
          <w:szCs w:val="24"/>
        </w:rPr>
        <w:t xml:space="preserve"> </w:t>
      </w:r>
      <w:r w:rsidR="00B95B20">
        <w:rPr>
          <w:szCs w:val="24"/>
        </w:rPr>
        <w:t xml:space="preserve"> </w:t>
      </w:r>
      <w:r w:rsidR="00342366" w:rsidRPr="0048099C">
        <w:rPr>
          <w:szCs w:val="24"/>
        </w:rPr>
        <w:t xml:space="preserve">Balsuota už pateiktą sprendimo projektą – </w:t>
      </w:r>
      <w:r w:rsidR="003A0533" w:rsidRPr="0048099C">
        <w:rPr>
          <w:szCs w:val="24"/>
        </w:rPr>
        <w:t>1</w:t>
      </w:r>
      <w:r w:rsidR="00666A00">
        <w:rPr>
          <w:szCs w:val="24"/>
        </w:rPr>
        <w:t>7</w:t>
      </w:r>
      <w:r w:rsidR="003A0533" w:rsidRPr="0048099C">
        <w:rPr>
          <w:szCs w:val="24"/>
        </w:rPr>
        <w:t xml:space="preserve"> už</w:t>
      </w:r>
      <w:r w:rsidR="00342366" w:rsidRPr="0048099C">
        <w:rPr>
          <w:szCs w:val="24"/>
        </w:rPr>
        <w:t>.</w:t>
      </w:r>
    </w:p>
    <w:p w14:paraId="0E733699" w14:textId="77777777" w:rsidR="00342366" w:rsidRPr="00F005D4" w:rsidRDefault="00342366" w:rsidP="00342366">
      <w:pPr>
        <w:pStyle w:val="Pagrindiniotekstotrauka2"/>
        <w:tabs>
          <w:tab w:val="left" w:pos="1276"/>
          <w:tab w:val="center" w:pos="1418"/>
        </w:tabs>
        <w:ind w:firstLine="540"/>
      </w:pPr>
      <w:r>
        <w:t xml:space="preserve"> </w:t>
      </w:r>
      <w:r w:rsidRPr="00F005D4">
        <w:t xml:space="preserve"> </w:t>
      </w:r>
      <w:r w:rsidR="00877AC5">
        <w:t xml:space="preserve"> </w:t>
      </w:r>
      <w:r w:rsidR="00BF1EC0">
        <w:t xml:space="preserve">  </w:t>
      </w:r>
      <w:r w:rsidRPr="00F005D4">
        <w:t xml:space="preserve"> </w:t>
      </w:r>
      <w:r w:rsidR="00877AC5">
        <w:t xml:space="preserve"> </w:t>
      </w:r>
      <w:r w:rsidR="007B2E23">
        <w:t xml:space="preserve">  </w:t>
      </w:r>
      <w:r>
        <w:t xml:space="preserve"> </w:t>
      </w:r>
      <w:r w:rsidRPr="00F005D4">
        <w:t>NUSPRĘSTA. Priimti sprendimą (pridedama).</w:t>
      </w:r>
    </w:p>
    <w:p w14:paraId="75025203" w14:textId="77777777" w:rsidR="00342366" w:rsidRDefault="00342366" w:rsidP="00CB7779">
      <w:pPr>
        <w:tabs>
          <w:tab w:val="left" w:pos="1418"/>
        </w:tabs>
        <w:ind w:firstLine="1134"/>
      </w:pPr>
    </w:p>
    <w:p w14:paraId="49F7149A" w14:textId="5A8EB512" w:rsidR="00930788" w:rsidRPr="00930788" w:rsidRDefault="00B95B20" w:rsidP="00930788">
      <w:pPr>
        <w:pStyle w:val="Sraopastraipa"/>
        <w:numPr>
          <w:ilvl w:val="0"/>
          <w:numId w:val="6"/>
        </w:numPr>
        <w:tabs>
          <w:tab w:val="left" w:pos="1276"/>
        </w:tabs>
        <w:ind w:left="0" w:firstLine="1134"/>
        <w:contextualSpacing/>
      </w:pPr>
      <w:r>
        <w:lastRenderedPageBreak/>
        <w:t xml:space="preserve">SVARSTYTA. </w:t>
      </w:r>
      <w:r w:rsidR="00666A00">
        <w:rPr>
          <w:iCs/>
        </w:rPr>
        <w:t>UAB „Rietavo komunalinis ūkis“ atsiskaitomųjų geriamojo ir karšto vandens apskaitos prietaisų aptarnavimo mokesčio nustatymas</w:t>
      </w:r>
      <w:r>
        <w:rPr>
          <w:iCs/>
        </w:rPr>
        <w:t>.</w:t>
      </w:r>
    </w:p>
    <w:p w14:paraId="2519380D" w14:textId="48964087" w:rsidR="00666A00" w:rsidRPr="003C5C3B" w:rsidRDefault="00930788" w:rsidP="00232E74">
      <w:pPr>
        <w:ind w:firstLine="851"/>
        <w:rPr>
          <w:rFonts w:ascii="Palemonas" w:hAnsi="Palemonas"/>
          <w:szCs w:val="24"/>
        </w:rPr>
      </w:pPr>
      <w:r>
        <w:rPr>
          <w:iCs/>
        </w:rPr>
        <w:t xml:space="preserve">     </w:t>
      </w:r>
      <w:r w:rsidR="00666A00">
        <w:t>Ūkio plėtros ir ekologijos komiteto pirmininkas Albinas Maslauskas</w:t>
      </w:r>
      <w:r w:rsidR="00666A00" w:rsidRPr="00930788">
        <w:rPr>
          <w:iCs/>
        </w:rPr>
        <w:t xml:space="preserve"> </w:t>
      </w:r>
      <w:r w:rsidR="00B95B20" w:rsidRPr="00930788">
        <w:rPr>
          <w:iCs/>
        </w:rPr>
        <w:t xml:space="preserve">teikė sprendimo projektą – </w:t>
      </w:r>
      <w:r w:rsidR="00232E74">
        <w:rPr>
          <w:iCs/>
        </w:rPr>
        <w:t>n</w:t>
      </w:r>
      <w:r w:rsidR="00666A00" w:rsidRPr="003C5C3B">
        <w:rPr>
          <w:rFonts w:ascii="Palemonas" w:hAnsi="Palemonas"/>
          <w:szCs w:val="24"/>
        </w:rPr>
        <w:t>ustatyti UAB „</w:t>
      </w:r>
      <w:r w:rsidR="00666A00">
        <w:rPr>
          <w:rFonts w:ascii="Palemonas" w:hAnsi="Palemonas"/>
          <w:szCs w:val="24"/>
        </w:rPr>
        <w:t>Rietavo komunalinis ūkis</w:t>
      </w:r>
      <w:r w:rsidR="00666A00" w:rsidRPr="003C5C3B">
        <w:rPr>
          <w:rFonts w:ascii="Palemonas" w:hAnsi="Palemonas"/>
          <w:szCs w:val="24"/>
        </w:rPr>
        <w:t xml:space="preserve">“ </w:t>
      </w:r>
      <w:r w:rsidR="00666A00">
        <w:rPr>
          <w:rFonts w:ascii="Palemonas" w:hAnsi="Palemonas"/>
          <w:szCs w:val="24"/>
        </w:rPr>
        <w:t xml:space="preserve">atsiskaitomųjų geriamojo ir karšto vandens </w:t>
      </w:r>
      <w:r w:rsidR="00666A00" w:rsidRPr="003C5C3B">
        <w:rPr>
          <w:rFonts w:ascii="Palemonas" w:hAnsi="Palemonas"/>
          <w:szCs w:val="24"/>
        </w:rPr>
        <w:t xml:space="preserve">apskaitos prietaisų priežiūros mokestį veiklos </w:t>
      </w:r>
      <w:r w:rsidR="00666A00">
        <w:rPr>
          <w:rFonts w:ascii="Palemonas" w:hAnsi="Palemonas"/>
          <w:szCs w:val="24"/>
        </w:rPr>
        <w:t xml:space="preserve">2022-2024 m. m. </w:t>
      </w:r>
      <w:r w:rsidR="00666A00" w:rsidRPr="003C5C3B">
        <w:rPr>
          <w:rFonts w:ascii="Palemonas" w:hAnsi="Palemonas"/>
          <w:szCs w:val="24"/>
        </w:rPr>
        <w:t>plano vykdymo laikotarpiui (be pridėtinės vertės mokesčio):</w:t>
      </w:r>
      <w:r w:rsidR="00232E74">
        <w:rPr>
          <w:rFonts w:ascii="Palemonas" w:hAnsi="Palemonas"/>
          <w:szCs w:val="24"/>
        </w:rPr>
        <w:t xml:space="preserve"> </w:t>
      </w:r>
      <w:r w:rsidR="00666A00">
        <w:rPr>
          <w:szCs w:val="24"/>
        </w:rPr>
        <w:t>a</w:t>
      </w:r>
      <w:r w:rsidR="00666A00" w:rsidRPr="006C274B">
        <w:rPr>
          <w:szCs w:val="24"/>
        </w:rPr>
        <w:t>tsiskaitomųjų karšto vandens apskaitos prietaisų aptarnavimo mokest</w:t>
      </w:r>
      <w:r w:rsidR="00666A00">
        <w:rPr>
          <w:szCs w:val="24"/>
        </w:rPr>
        <w:t>į – 1,34</w:t>
      </w:r>
      <w:r w:rsidR="00666A00" w:rsidRPr="006C274B">
        <w:rPr>
          <w:szCs w:val="24"/>
        </w:rPr>
        <w:t xml:space="preserve"> Eur per mėnesį už apskaitos prietaisą</w:t>
      </w:r>
      <w:r w:rsidR="00666A00">
        <w:rPr>
          <w:szCs w:val="24"/>
        </w:rPr>
        <w:t>;</w:t>
      </w:r>
      <w:r w:rsidR="00232E74">
        <w:rPr>
          <w:szCs w:val="24"/>
        </w:rPr>
        <w:t xml:space="preserve"> </w:t>
      </w:r>
      <w:r w:rsidR="00666A00" w:rsidRPr="003C5C3B">
        <w:rPr>
          <w:rFonts w:ascii="Palemonas" w:hAnsi="Palemonas"/>
          <w:szCs w:val="24"/>
        </w:rPr>
        <w:t>vartotojams, perkantiems geriamojo</w:t>
      </w:r>
      <w:r w:rsidR="00666A00">
        <w:rPr>
          <w:rFonts w:ascii="Palemonas" w:hAnsi="Palemonas"/>
          <w:szCs w:val="24"/>
        </w:rPr>
        <w:t xml:space="preserve"> vandens</w:t>
      </w:r>
      <w:r w:rsidR="00666A00" w:rsidRPr="003C5C3B">
        <w:rPr>
          <w:rFonts w:ascii="Palemonas" w:hAnsi="Palemonas"/>
          <w:szCs w:val="24"/>
        </w:rPr>
        <w:t xml:space="preserve"> </w:t>
      </w:r>
      <w:r w:rsidR="00666A00">
        <w:rPr>
          <w:rFonts w:ascii="Palemonas" w:hAnsi="Palemonas"/>
          <w:szCs w:val="24"/>
        </w:rPr>
        <w:t>tiekimo ir</w:t>
      </w:r>
      <w:r w:rsidR="00666A00" w:rsidRPr="003C5C3B">
        <w:rPr>
          <w:rFonts w:ascii="Palemonas" w:hAnsi="Palemonas"/>
          <w:szCs w:val="24"/>
        </w:rPr>
        <w:t xml:space="preserve"> nuotekų tvarkymo paslaugas</w:t>
      </w:r>
      <w:r w:rsidR="00666A00">
        <w:rPr>
          <w:rFonts w:ascii="Palemonas" w:hAnsi="Palemonas"/>
          <w:szCs w:val="24"/>
        </w:rPr>
        <w:t xml:space="preserve"> </w:t>
      </w:r>
      <w:r w:rsidR="00666A00" w:rsidRPr="003C5C3B">
        <w:rPr>
          <w:rFonts w:ascii="Palemonas" w:hAnsi="Palemonas"/>
          <w:szCs w:val="24"/>
        </w:rPr>
        <w:t xml:space="preserve">daugiabučio namo bute – </w:t>
      </w:r>
      <w:r w:rsidR="00666A00">
        <w:rPr>
          <w:rFonts w:ascii="Palemonas" w:hAnsi="Palemonas"/>
          <w:szCs w:val="24"/>
        </w:rPr>
        <w:t>1,34</w:t>
      </w:r>
      <w:r w:rsidR="00666A00" w:rsidRPr="003C5C3B">
        <w:rPr>
          <w:rFonts w:ascii="Palemonas" w:hAnsi="Palemonas"/>
          <w:szCs w:val="24"/>
        </w:rPr>
        <w:t xml:space="preserve"> Eur </w:t>
      </w:r>
      <w:r w:rsidR="00666A00" w:rsidRPr="006C274B">
        <w:rPr>
          <w:szCs w:val="24"/>
        </w:rPr>
        <w:t>per mėnesį už apskaitos prietaisą</w:t>
      </w:r>
      <w:r w:rsidR="00666A00" w:rsidRPr="003C5C3B">
        <w:rPr>
          <w:rFonts w:ascii="Palemonas" w:hAnsi="Palemonas"/>
          <w:szCs w:val="24"/>
        </w:rPr>
        <w:t>;</w:t>
      </w:r>
      <w:r w:rsidR="00232E74">
        <w:rPr>
          <w:rFonts w:ascii="Palemonas" w:hAnsi="Palemonas"/>
          <w:szCs w:val="24"/>
        </w:rPr>
        <w:t xml:space="preserve"> </w:t>
      </w:r>
      <w:r w:rsidR="00666A00">
        <w:rPr>
          <w:rFonts w:ascii="Palemonas" w:hAnsi="Palemonas"/>
          <w:szCs w:val="24"/>
        </w:rPr>
        <w:t xml:space="preserve">vartotojams, perkantiems geriamojo vandens ir nuotekų tvarkymo paslaugas </w:t>
      </w:r>
      <w:r w:rsidR="00666A00" w:rsidRPr="00BF0797">
        <w:rPr>
          <w:rFonts w:ascii="Palemonas" w:hAnsi="Palemonas"/>
          <w:szCs w:val="24"/>
        </w:rPr>
        <w:t xml:space="preserve">individualiame name ar kitose patalpose, skirtose asmeninėms, šeimos ar namų reikmėms įvaduose – </w:t>
      </w:r>
      <w:r w:rsidR="00666A00">
        <w:rPr>
          <w:rFonts w:ascii="Palemonas" w:hAnsi="Palemonas"/>
          <w:szCs w:val="24"/>
        </w:rPr>
        <w:t>1,34</w:t>
      </w:r>
      <w:r w:rsidR="00666A00" w:rsidRPr="00BF0797">
        <w:rPr>
          <w:rFonts w:ascii="Palemonas" w:hAnsi="Palemonas"/>
          <w:szCs w:val="24"/>
        </w:rPr>
        <w:t xml:space="preserve"> Eur apskaitos prietaisui per mėnesį;</w:t>
      </w:r>
      <w:r w:rsidR="00232E74">
        <w:rPr>
          <w:rFonts w:ascii="Palemonas" w:hAnsi="Palemonas"/>
          <w:szCs w:val="24"/>
        </w:rPr>
        <w:t xml:space="preserve"> </w:t>
      </w:r>
      <w:r w:rsidR="00666A00" w:rsidRPr="00BF0797">
        <w:rPr>
          <w:rFonts w:ascii="Palemonas" w:hAnsi="Palemonas"/>
          <w:szCs w:val="24"/>
        </w:rPr>
        <w:t>vartotojams, perkantiems geriamojo vandens ir nuotekų tvarkymo paslaugas individualiame name ar kitose patalpose</w:t>
      </w:r>
      <w:r w:rsidR="00666A00">
        <w:rPr>
          <w:rFonts w:ascii="Palemonas" w:hAnsi="Palemonas"/>
          <w:szCs w:val="24"/>
        </w:rPr>
        <w:t>,</w:t>
      </w:r>
      <w:r w:rsidR="00666A00" w:rsidRPr="00BF0797">
        <w:rPr>
          <w:rFonts w:ascii="Palemonas" w:hAnsi="Palemonas"/>
          <w:szCs w:val="24"/>
        </w:rPr>
        <w:t xml:space="preserve"> </w:t>
      </w:r>
      <w:r w:rsidR="00666A00" w:rsidRPr="003C5C3B">
        <w:rPr>
          <w:rFonts w:ascii="Palemonas" w:hAnsi="Palemonas"/>
          <w:szCs w:val="24"/>
        </w:rPr>
        <w:t>kai dėl techninių ar kitų priežasčių nėra galimybės įrengti apskaitos prietaiso – 0,</w:t>
      </w:r>
      <w:r w:rsidR="00666A00">
        <w:rPr>
          <w:rFonts w:ascii="Palemonas" w:hAnsi="Palemonas"/>
          <w:szCs w:val="24"/>
        </w:rPr>
        <w:t>90</w:t>
      </w:r>
      <w:r w:rsidR="00666A00" w:rsidRPr="003C5C3B">
        <w:rPr>
          <w:rFonts w:ascii="Palemonas" w:hAnsi="Palemonas"/>
          <w:szCs w:val="24"/>
        </w:rPr>
        <w:t xml:space="preserve"> Eur namui per mėnesį;</w:t>
      </w:r>
      <w:r w:rsidR="00232E74">
        <w:rPr>
          <w:rFonts w:ascii="Palemonas" w:hAnsi="Palemonas"/>
          <w:szCs w:val="24"/>
        </w:rPr>
        <w:t xml:space="preserve"> </w:t>
      </w:r>
      <w:r w:rsidR="00666A00" w:rsidRPr="00BF0797">
        <w:rPr>
          <w:rFonts w:ascii="Palemonas" w:hAnsi="Palemonas"/>
          <w:szCs w:val="24"/>
        </w:rPr>
        <w:t xml:space="preserve">abonentams ir sezoniniams abonentams, perkantiems geriamojo vandens tiekimo ir nuotekų tvarkymo paslaugas – vidutinį </w:t>
      </w:r>
      <w:r w:rsidR="00666A00">
        <w:rPr>
          <w:rFonts w:ascii="Palemonas" w:hAnsi="Palemonas"/>
          <w:szCs w:val="24"/>
        </w:rPr>
        <w:t>5,86</w:t>
      </w:r>
      <w:r w:rsidR="00666A00" w:rsidRPr="00BF0797">
        <w:rPr>
          <w:rFonts w:ascii="Palemonas" w:hAnsi="Palemonas"/>
          <w:szCs w:val="24"/>
        </w:rPr>
        <w:t xml:space="preserve"> Eur apskaitos prietaisui per mėnesį, jį diferencijuojant pagal įrengtų apskaitos prietaisų diametrus</w:t>
      </w:r>
      <w:r w:rsidR="00666A00">
        <w:rPr>
          <w:rFonts w:ascii="Palemonas" w:hAnsi="Palemonas"/>
          <w:szCs w:val="24"/>
        </w:rPr>
        <w:t>:</w:t>
      </w:r>
      <w:r w:rsidR="00232E74">
        <w:rPr>
          <w:rFonts w:ascii="Palemonas" w:hAnsi="Palemonas"/>
          <w:szCs w:val="24"/>
        </w:rPr>
        <w:t xml:space="preserve"> </w:t>
      </w:r>
      <w:r w:rsidR="00666A00" w:rsidRPr="003C5C3B">
        <w:rPr>
          <w:rFonts w:ascii="Palemonas" w:hAnsi="Palemonas"/>
          <w:szCs w:val="24"/>
        </w:rPr>
        <w:t xml:space="preserve">diametras 15 mm – </w:t>
      </w:r>
      <w:r w:rsidR="00666A00">
        <w:rPr>
          <w:rFonts w:ascii="Palemonas" w:hAnsi="Palemonas"/>
          <w:szCs w:val="24"/>
        </w:rPr>
        <w:t>4,29</w:t>
      </w:r>
      <w:r w:rsidR="00666A00" w:rsidRPr="003C5C3B">
        <w:rPr>
          <w:rFonts w:ascii="Palemonas" w:hAnsi="Palemonas"/>
          <w:szCs w:val="24"/>
        </w:rPr>
        <w:t xml:space="preserve"> Eur apskaitos prietaisui per mėnesį;</w:t>
      </w:r>
      <w:r w:rsidR="00232E74">
        <w:rPr>
          <w:rFonts w:ascii="Palemonas" w:hAnsi="Palemonas"/>
          <w:szCs w:val="24"/>
        </w:rPr>
        <w:t xml:space="preserve"> </w:t>
      </w:r>
      <w:r w:rsidR="00666A00" w:rsidRPr="003C5C3B">
        <w:rPr>
          <w:rFonts w:ascii="Palemonas" w:hAnsi="Palemonas"/>
          <w:szCs w:val="24"/>
        </w:rPr>
        <w:t xml:space="preserve">diametras 20 mm – </w:t>
      </w:r>
      <w:r w:rsidR="00666A00">
        <w:rPr>
          <w:rFonts w:ascii="Palemonas" w:hAnsi="Palemonas"/>
          <w:szCs w:val="24"/>
        </w:rPr>
        <w:t>5,49</w:t>
      </w:r>
      <w:r w:rsidR="00666A00" w:rsidRPr="003C5C3B">
        <w:rPr>
          <w:rFonts w:ascii="Palemonas" w:hAnsi="Palemonas"/>
          <w:szCs w:val="24"/>
        </w:rPr>
        <w:t xml:space="preserve"> Eur apskaitos prietaisui per mėnesį;</w:t>
      </w:r>
      <w:r w:rsidR="00232E74">
        <w:rPr>
          <w:rFonts w:ascii="Palemonas" w:hAnsi="Palemonas"/>
          <w:szCs w:val="24"/>
        </w:rPr>
        <w:t xml:space="preserve"> </w:t>
      </w:r>
      <w:r w:rsidR="00666A00" w:rsidRPr="003C5C3B">
        <w:rPr>
          <w:rFonts w:ascii="Palemonas" w:hAnsi="Palemonas"/>
          <w:szCs w:val="24"/>
        </w:rPr>
        <w:t xml:space="preserve">diametras 25 mm – </w:t>
      </w:r>
      <w:r w:rsidR="00666A00">
        <w:rPr>
          <w:rFonts w:ascii="Palemonas" w:hAnsi="Palemonas"/>
          <w:szCs w:val="24"/>
        </w:rPr>
        <w:t>8,60</w:t>
      </w:r>
      <w:r w:rsidR="00666A00" w:rsidRPr="003C5C3B">
        <w:rPr>
          <w:rFonts w:ascii="Palemonas" w:hAnsi="Palemonas"/>
          <w:szCs w:val="24"/>
        </w:rPr>
        <w:t xml:space="preserve"> Eur apskaitos prietaisui per mėnesį;</w:t>
      </w:r>
      <w:r w:rsidR="00232E74">
        <w:rPr>
          <w:rFonts w:ascii="Palemonas" w:hAnsi="Palemonas"/>
          <w:szCs w:val="24"/>
        </w:rPr>
        <w:t xml:space="preserve"> </w:t>
      </w:r>
      <w:r w:rsidR="00666A00" w:rsidRPr="003C5C3B">
        <w:rPr>
          <w:rFonts w:ascii="Palemonas" w:hAnsi="Palemonas"/>
          <w:szCs w:val="24"/>
        </w:rPr>
        <w:t xml:space="preserve">diametras 32 mm – </w:t>
      </w:r>
      <w:r w:rsidR="00666A00">
        <w:rPr>
          <w:rFonts w:ascii="Palemonas" w:hAnsi="Palemonas"/>
          <w:szCs w:val="24"/>
        </w:rPr>
        <w:t>14,61</w:t>
      </w:r>
      <w:r w:rsidR="00666A00" w:rsidRPr="003C5C3B">
        <w:rPr>
          <w:rFonts w:ascii="Palemonas" w:hAnsi="Palemonas"/>
          <w:szCs w:val="24"/>
        </w:rPr>
        <w:t xml:space="preserve"> Eur apskaitos prietaisui per mėnesį;</w:t>
      </w:r>
      <w:r w:rsidR="00232E74">
        <w:rPr>
          <w:rFonts w:ascii="Palemonas" w:hAnsi="Palemonas"/>
          <w:szCs w:val="24"/>
        </w:rPr>
        <w:t xml:space="preserve"> </w:t>
      </w:r>
      <w:r w:rsidR="00666A00" w:rsidRPr="003C5C3B">
        <w:rPr>
          <w:rFonts w:ascii="Palemonas" w:hAnsi="Palemonas"/>
          <w:szCs w:val="24"/>
        </w:rPr>
        <w:t>diametras 40 mm – 1</w:t>
      </w:r>
      <w:r w:rsidR="00666A00">
        <w:rPr>
          <w:rFonts w:ascii="Palemonas" w:hAnsi="Palemonas"/>
          <w:szCs w:val="24"/>
        </w:rPr>
        <w:t>9,99</w:t>
      </w:r>
      <w:r w:rsidR="00666A00" w:rsidRPr="003C5C3B">
        <w:rPr>
          <w:rFonts w:ascii="Palemonas" w:hAnsi="Palemonas"/>
          <w:szCs w:val="24"/>
        </w:rPr>
        <w:t xml:space="preserve"> Eur apskaitos prietaisui per mėnesį;</w:t>
      </w:r>
      <w:r w:rsidR="00232E74">
        <w:rPr>
          <w:rFonts w:ascii="Palemonas" w:hAnsi="Palemonas"/>
          <w:szCs w:val="24"/>
        </w:rPr>
        <w:t xml:space="preserve"> </w:t>
      </w:r>
      <w:r w:rsidR="00666A00" w:rsidRPr="003C5C3B">
        <w:rPr>
          <w:rFonts w:ascii="Palemonas" w:hAnsi="Palemonas"/>
          <w:szCs w:val="24"/>
        </w:rPr>
        <w:t xml:space="preserve">diametras 50 mm – </w:t>
      </w:r>
      <w:r w:rsidR="00666A00">
        <w:rPr>
          <w:rFonts w:ascii="Palemonas" w:hAnsi="Palemonas"/>
          <w:szCs w:val="24"/>
        </w:rPr>
        <w:t>32,15</w:t>
      </w:r>
      <w:r w:rsidR="00666A00" w:rsidRPr="003C5C3B">
        <w:rPr>
          <w:rFonts w:ascii="Palemonas" w:hAnsi="Palemonas"/>
          <w:szCs w:val="24"/>
        </w:rPr>
        <w:t xml:space="preserve"> Eur apskaitos prietaisui per mėnesį;</w:t>
      </w:r>
      <w:r w:rsidR="00232E74">
        <w:rPr>
          <w:rFonts w:ascii="Palemonas" w:hAnsi="Palemonas"/>
          <w:szCs w:val="24"/>
        </w:rPr>
        <w:t xml:space="preserve"> </w:t>
      </w:r>
      <w:r w:rsidR="00666A00" w:rsidRPr="003C5C3B">
        <w:rPr>
          <w:rFonts w:ascii="Palemonas" w:hAnsi="Palemonas"/>
          <w:szCs w:val="24"/>
        </w:rPr>
        <w:t xml:space="preserve">diametras </w:t>
      </w:r>
      <w:r w:rsidR="00666A00">
        <w:rPr>
          <w:rFonts w:ascii="Palemonas" w:hAnsi="Palemonas"/>
          <w:szCs w:val="24"/>
        </w:rPr>
        <w:t>80</w:t>
      </w:r>
      <w:r w:rsidR="00666A00" w:rsidRPr="003C5C3B">
        <w:rPr>
          <w:rFonts w:ascii="Palemonas" w:hAnsi="Palemonas"/>
          <w:szCs w:val="24"/>
        </w:rPr>
        <w:t xml:space="preserve"> mm – </w:t>
      </w:r>
      <w:r w:rsidR="00666A00">
        <w:rPr>
          <w:rFonts w:ascii="Palemonas" w:hAnsi="Palemonas"/>
          <w:szCs w:val="24"/>
        </w:rPr>
        <w:t>32,47</w:t>
      </w:r>
      <w:r w:rsidR="00666A00" w:rsidRPr="003C5C3B">
        <w:rPr>
          <w:rFonts w:ascii="Palemonas" w:hAnsi="Palemonas"/>
          <w:szCs w:val="24"/>
        </w:rPr>
        <w:t xml:space="preserve"> Eur apskaitos prietaisui per mėnesį</w:t>
      </w:r>
      <w:r w:rsidR="00666A00">
        <w:rPr>
          <w:rFonts w:ascii="Palemonas" w:hAnsi="Palemonas"/>
          <w:szCs w:val="24"/>
        </w:rPr>
        <w:t>.</w:t>
      </w:r>
    </w:p>
    <w:p w14:paraId="5388102E" w14:textId="30446E76" w:rsidR="00666A00" w:rsidRDefault="00232E74" w:rsidP="00666A00">
      <w:pPr>
        <w:ind w:firstLine="851"/>
        <w:rPr>
          <w:rFonts w:ascii="Palemonas" w:hAnsi="Palemonas"/>
          <w:szCs w:val="24"/>
        </w:rPr>
      </w:pPr>
      <w:r>
        <w:t xml:space="preserve">     </w:t>
      </w:r>
      <w:r w:rsidR="00666A00" w:rsidRPr="00A73E9A">
        <w:t>Nepasibaigus pagal planą nustatytam apskaitos prietaisų įrengimo laikotarpiui, apskaitos prietaisų aptarnavimo mokest</w:t>
      </w:r>
      <w:r w:rsidR="00666A00">
        <w:t>į</w:t>
      </w:r>
      <w:r w:rsidR="00666A00" w:rsidRPr="00A73E9A">
        <w:t xml:space="preserve"> gali</w:t>
      </w:r>
      <w:r w:rsidR="00666A00">
        <w:t xml:space="preserve">ma </w:t>
      </w:r>
      <w:r w:rsidR="00666A00" w:rsidRPr="00A73E9A">
        <w:t>perskaičiuo</w:t>
      </w:r>
      <w:r w:rsidR="00666A00">
        <w:t>ti</w:t>
      </w:r>
      <w:r w:rsidR="00666A00" w:rsidRPr="00A73E9A">
        <w:t>, jeigu vartotojų kainų indeksas pasikeičia daugiau kaip 10 procentų.</w:t>
      </w:r>
    </w:p>
    <w:p w14:paraId="25E19D2A" w14:textId="7F7BCAD8" w:rsidR="00666A00" w:rsidRPr="00B46848" w:rsidRDefault="00232E74" w:rsidP="00666A00">
      <w:pPr>
        <w:ind w:firstLine="851"/>
        <w:rPr>
          <w:rFonts w:ascii="Palemonas" w:hAnsi="Palemonas"/>
          <w:szCs w:val="24"/>
        </w:rPr>
      </w:pPr>
      <w:r>
        <w:rPr>
          <w:color w:val="000000"/>
        </w:rPr>
        <w:t xml:space="preserve">     </w:t>
      </w:r>
      <w:r w:rsidR="00666A00" w:rsidRPr="00DD2EC5">
        <w:rPr>
          <w:color w:val="000000"/>
        </w:rPr>
        <w:t>Pripažinti netekusiu galios Rietavo savivaldybės tarybos 2018 m. gegužės 24 d. sprendimą Nr. T1-90 „Dėl UAB „Rietavo komunalinis ūkis” atsiskaitomųjų karšto vandens apskaitos prietaisų aptarnavimo mokesčio nustatymo“.</w:t>
      </w:r>
    </w:p>
    <w:p w14:paraId="5B570FAD" w14:textId="2DE6A6F5" w:rsidR="00666A00" w:rsidRDefault="00232E74" w:rsidP="00666A00">
      <w:pPr>
        <w:ind w:firstLine="851"/>
        <w:rPr>
          <w:rFonts w:ascii="Palemonas" w:hAnsi="Palemonas"/>
          <w:szCs w:val="24"/>
        </w:rPr>
      </w:pPr>
      <w:r>
        <w:rPr>
          <w:rFonts w:ascii="Palemonas" w:hAnsi="Palemonas"/>
          <w:szCs w:val="24"/>
        </w:rPr>
        <w:t xml:space="preserve">    </w:t>
      </w:r>
      <w:r w:rsidR="00666A00" w:rsidRPr="003C5C3B">
        <w:rPr>
          <w:rFonts w:ascii="Palemonas" w:hAnsi="Palemonas"/>
          <w:szCs w:val="24"/>
        </w:rPr>
        <w:t xml:space="preserve"> Nustatyti, kad šis sprendimas įsigalioja nuo 202</w:t>
      </w:r>
      <w:r w:rsidR="00666A00">
        <w:rPr>
          <w:rFonts w:ascii="Palemonas" w:hAnsi="Palemonas"/>
          <w:szCs w:val="24"/>
        </w:rPr>
        <w:t>2</w:t>
      </w:r>
      <w:r w:rsidR="00666A00" w:rsidRPr="003C5C3B">
        <w:rPr>
          <w:rFonts w:ascii="Palemonas" w:hAnsi="Palemonas"/>
          <w:szCs w:val="24"/>
        </w:rPr>
        <w:t xml:space="preserve"> m. </w:t>
      </w:r>
      <w:r w:rsidR="00666A00">
        <w:rPr>
          <w:rFonts w:ascii="Palemonas" w:hAnsi="Palemonas"/>
          <w:szCs w:val="24"/>
        </w:rPr>
        <w:t>birželio</w:t>
      </w:r>
      <w:r w:rsidR="00666A00" w:rsidRPr="003C5C3B">
        <w:rPr>
          <w:rFonts w:ascii="Palemonas" w:hAnsi="Palemonas"/>
          <w:szCs w:val="24"/>
        </w:rPr>
        <w:t xml:space="preserve"> 1 d.</w:t>
      </w:r>
    </w:p>
    <w:p w14:paraId="049FC3B9" w14:textId="48E00BDC" w:rsidR="00232E74" w:rsidRDefault="00232E74" w:rsidP="00666A00">
      <w:pPr>
        <w:ind w:firstLine="851"/>
      </w:pPr>
      <w:r>
        <w:rPr>
          <w:rFonts w:ascii="Palemonas" w:hAnsi="Palemonas"/>
          <w:szCs w:val="24"/>
        </w:rPr>
        <w:t xml:space="preserve">     </w:t>
      </w:r>
      <w:r>
        <w:t xml:space="preserve">UAB „Rietavo komunalinis ūkis“ direktorius Alvydas Rojus: VTEK pakeitė metodikas. Kadangi mūsų bendrovė teikia ir karštą, ir šaltą vandenį, todėl teikiame </w:t>
      </w:r>
      <w:r w:rsidR="00D53012">
        <w:t xml:space="preserve">nustatyti abiejų apskaitos prietaisų aptarnavimo mokestį. Ūkio plėtros ir ekologijos komitetas siūlė mokestį taikyti ne butui, o apskaitos prietaisui. Jis yra teisingesnis. </w:t>
      </w:r>
    </w:p>
    <w:p w14:paraId="5633D97D" w14:textId="68498283" w:rsidR="00D53012" w:rsidRDefault="00D53012" w:rsidP="00666A00">
      <w:pPr>
        <w:ind w:firstLine="851"/>
      </w:pPr>
      <w:r>
        <w:t xml:space="preserve">     Tarybos narys Vytautas Blažaitis tikslinosi, ar teisingai suprato, kad individualių namų savininkai už šalto vandens prietaiso aptarnavimą kiekvieną mėnesį mokės po 5 Eur?</w:t>
      </w:r>
    </w:p>
    <w:p w14:paraId="6720D6C5" w14:textId="258D8485" w:rsidR="00D53012" w:rsidRDefault="00D53012" w:rsidP="00666A00">
      <w:pPr>
        <w:ind w:firstLine="851"/>
      </w:pPr>
      <w:r>
        <w:t xml:space="preserve">     UAB „Rietavo komunalinis ūkis“ direktorius Alvydas Rojus: ne, </w:t>
      </w:r>
      <w:r w:rsidR="005623FB">
        <w:t>mokės 1,34 Eur. Jūs ne į tą punktą pažiūrėjote. Po 5 Eur mokės įmonės. Prietaisų patikra gyventojams vykdoma kas 6 metus, o įmonėms – kas 2 metus, todėl toks kainos skirtumas.</w:t>
      </w:r>
    </w:p>
    <w:p w14:paraId="4121B6E9" w14:textId="611D0C0F" w:rsidR="005623FB" w:rsidRDefault="005623FB" w:rsidP="00666A00">
      <w:pPr>
        <w:ind w:firstLine="851"/>
      </w:pPr>
      <w:r>
        <w:t xml:space="preserve">     Tarybos narys Vytautas Blažaitis siūlė, kad, tada, kai pakeičiamas prietaisas, gyventojas ar įmonė susimoka, ir nebereikėtų mokėti kas mėnesį.</w:t>
      </w:r>
    </w:p>
    <w:p w14:paraId="32649582" w14:textId="45078EA3" w:rsidR="005623FB" w:rsidRDefault="005623FB" w:rsidP="00666A00">
      <w:pPr>
        <w:ind w:firstLine="851"/>
      </w:pPr>
      <w:r>
        <w:t xml:space="preserve">     UAB „Rietavo komunalinis ūkis“ direktorius Alvydas Rojus: negalime</w:t>
      </w:r>
      <w:r w:rsidR="00D66A45">
        <w:t xml:space="preserve"> taip</w:t>
      </w:r>
      <w:r>
        <w:t xml:space="preserve"> daryti, nes </w:t>
      </w:r>
      <w:r w:rsidR="00D66A45">
        <w:t>VERT metodika to nenumato.</w:t>
      </w:r>
    </w:p>
    <w:p w14:paraId="4DF7E12D" w14:textId="7A227BF9" w:rsidR="00D66A45" w:rsidRDefault="00D66A45" w:rsidP="00666A00">
      <w:pPr>
        <w:ind w:firstLine="851"/>
      </w:pPr>
      <w:r>
        <w:t xml:space="preserve">     Tarybos narys Alfredas Mockus klausė, ar prietaiso mokestis yra įskaičiuotas į vandens kainą?</w:t>
      </w:r>
    </w:p>
    <w:p w14:paraId="236661F0" w14:textId="69DBFE13" w:rsidR="00D66A45" w:rsidRPr="0080557E" w:rsidRDefault="00D66A45" w:rsidP="00666A00">
      <w:pPr>
        <w:ind w:firstLine="851"/>
        <w:rPr>
          <w:rFonts w:ascii="Palemonas" w:hAnsi="Palemonas"/>
          <w:szCs w:val="24"/>
        </w:rPr>
      </w:pPr>
      <w:r>
        <w:t xml:space="preserve">     UAB „Rietavo komunalinis ūkis“ direktorius Alvydas Rojus: ne, prietaiso priežiūros mokestis skaičiuojamas atskira</w:t>
      </w:r>
      <w:r w:rsidR="00A95D10">
        <w:t>i</w:t>
      </w:r>
      <w:r>
        <w:t xml:space="preserve">. </w:t>
      </w:r>
    </w:p>
    <w:p w14:paraId="2F9337B0" w14:textId="6A4FEB36" w:rsidR="00B95B20" w:rsidRPr="0048099C" w:rsidRDefault="00E45318" w:rsidP="00666A00">
      <w:pPr>
        <w:rPr>
          <w:szCs w:val="24"/>
        </w:rPr>
      </w:pPr>
      <w:r>
        <w:t xml:space="preserve">       </w:t>
      </w:r>
      <w:r w:rsidR="00B95B20" w:rsidRPr="0048099C">
        <w:rPr>
          <w:szCs w:val="24"/>
        </w:rPr>
        <w:t>Balsuota už pateiktą sprendimo projektą – 1</w:t>
      </w:r>
      <w:r w:rsidR="00232E74">
        <w:rPr>
          <w:szCs w:val="24"/>
        </w:rPr>
        <w:t>7</w:t>
      </w:r>
      <w:r w:rsidR="00B95B20" w:rsidRPr="0048099C">
        <w:rPr>
          <w:szCs w:val="24"/>
        </w:rPr>
        <w:t xml:space="preserve"> už.</w:t>
      </w:r>
    </w:p>
    <w:p w14:paraId="3DCC1BD3" w14:textId="77777777" w:rsidR="00B95B20" w:rsidRPr="00F005D4" w:rsidRDefault="00B95B20" w:rsidP="00B95B20">
      <w:pPr>
        <w:pStyle w:val="Pagrindiniotekstotrauka2"/>
        <w:tabs>
          <w:tab w:val="left" w:pos="1276"/>
          <w:tab w:val="center" w:pos="1418"/>
        </w:tabs>
        <w:ind w:firstLine="540"/>
      </w:pPr>
      <w:r>
        <w:t xml:space="preserve"> </w:t>
      </w:r>
      <w:r w:rsidRPr="00F005D4">
        <w:t xml:space="preserve"> </w:t>
      </w:r>
      <w:r>
        <w:t xml:space="preserve">   </w:t>
      </w:r>
      <w:r w:rsidRPr="00F005D4">
        <w:t xml:space="preserve"> </w:t>
      </w:r>
      <w:r>
        <w:t xml:space="preserve">    </w:t>
      </w:r>
      <w:r w:rsidRPr="00F005D4">
        <w:t>NUSPRĘSTA. Priimti sprendimą (pridedama).</w:t>
      </w:r>
    </w:p>
    <w:p w14:paraId="5A545307" w14:textId="77777777" w:rsidR="00B95B20" w:rsidRDefault="00B95B20" w:rsidP="00B95B20">
      <w:pPr>
        <w:pStyle w:val="Sraopastraipa"/>
        <w:tabs>
          <w:tab w:val="left" w:pos="1276"/>
        </w:tabs>
        <w:ind w:left="0" w:firstLine="993"/>
        <w:contextualSpacing/>
      </w:pPr>
    </w:p>
    <w:p w14:paraId="70022A87" w14:textId="7C6EB817" w:rsidR="00B95B20" w:rsidRPr="006C6F5A" w:rsidRDefault="00B95B20" w:rsidP="00B95B20">
      <w:pPr>
        <w:pStyle w:val="Sraopastraipa"/>
        <w:numPr>
          <w:ilvl w:val="0"/>
          <w:numId w:val="6"/>
        </w:numPr>
        <w:tabs>
          <w:tab w:val="left" w:pos="1276"/>
        </w:tabs>
        <w:ind w:left="0" w:firstLine="1134"/>
        <w:contextualSpacing/>
      </w:pPr>
      <w:r>
        <w:t xml:space="preserve">SVARSTYTA. </w:t>
      </w:r>
      <w:r w:rsidR="001E2086">
        <w:t>Daugiabučių namų šildymo ir karšto vandens tiekimo sistemų priežiūros (eksploatavimo) maksimalių tarifų nustatym</w:t>
      </w:r>
      <w:r w:rsidR="006C6F5A">
        <w:rPr>
          <w:iCs/>
        </w:rPr>
        <w:t xml:space="preserve">as. </w:t>
      </w:r>
    </w:p>
    <w:p w14:paraId="2167F033" w14:textId="1888AF68" w:rsidR="001E2086" w:rsidRPr="00A7554A" w:rsidRDefault="006C6F5A" w:rsidP="001E2086">
      <w:pPr>
        <w:shd w:val="clear" w:color="auto" w:fill="FFFFFF"/>
        <w:ind w:firstLine="851"/>
        <w:rPr>
          <w:color w:val="000000"/>
          <w:szCs w:val="24"/>
          <w:lang w:eastAsia="lt-LT"/>
        </w:rPr>
      </w:pPr>
      <w:r>
        <w:rPr>
          <w:iCs/>
        </w:rPr>
        <w:t xml:space="preserve">    </w:t>
      </w:r>
      <w:r w:rsidR="00DC17F8">
        <w:rPr>
          <w:iCs/>
        </w:rPr>
        <w:t xml:space="preserve"> </w:t>
      </w:r>
      <w:r w:rsidR="001E2086">
        <w:t>Ūkio plėtros ir ekologijos komiteto pirmininkas Albinas Maslauskas</w:t>
      </w:r>
      <w:r w:rsidR="001E2086">
        <w:rPr>
          <w:iCs/>
        </w:rPr>
        <w:t xml:space="preserve"> </w:t>
      </w:r>
      <w:r>
        <w:rPr>
          <w:iCs/>
        </w:rPr>
        <w:t xml:space="preserve">teikė sprendimo projektą – </w:t>
      </w:r>
      <w:r w:rsidR="001E2086">
        <w:rPr>
          <w:iCs/>
        </w:rPr>
        <w:t>p</w:t>
      </w:r>
      <w:r w:rsidR="001E2086" w:rsidRPr="00A7554A">
        <w:rPr>
          <w:color w:val="000000"/>
          <w:szCs w:val="24"/>
          <w:shd w:val="clear" w:color="auto" w:fill="FFFFFF"/>
          <w:lang w:eastAsia="lt-LT"/>
        </w:rPr>
        <w:t>atvi</w:t>
      </w:r>
      <w:r w:rsidR="001E2086" w:rsidRPr="00A7554A">
        <w:rPr>
          <w:color w:val="000000"/>
          <w:szCs w:val="24"/>
          <w:lang w:eastAsia="lt-LT"/>
        </w:rPr>
        <w:t>rtinti pridedamus</w:t>
      </w:r>
      <w:r w:rsidR="001E2086">
        <w:rPr>
          <w:color w:val="000000"/>
          <w:szCs w:val="24"/>
          <w:lang w:eastAsia="lt-LT"/>
        </w:rPr>
        <w:t xml:space="preserve"> </w:t>
      </w:r>
      <w:r w:rsidR="001E2086" w:rsidRPr="00A7554A">
        <w:rPr>
          <w:color w:val="000000"/>
          <w:szCs w:val="24"/>
          <w:lang w:eastAsia="lt-LT"/>
        </w:rPr>
        <w:t>daugiabučių namų šilumos punkto priežiūros (eksploatavimo) maksimalius tarifus be PVM</w:t>
      </w:r>
      <w:r w:rsidR="001E2086">
        <w:rPr>
          <w:color w:val="000000"/>
          <w:szCs w:val="24"/>
          <w:lang w:eastAsia="lt-LT"/>
        </w:rPr>
        <w:t xml:space="preserve"> (1 priedas)</w:t>
      </w:r>
      <w:r w:rsidR="001E2086" w:rsidRPr="00A7554A">
        <w:rPr>
          <w:color w:val="000000"/>
          <w:szCs w:val="24"/>
          <w:lang w:eastAsia="lt-LT"/>
        </w:rPr>
        <w:t>;</w:t>
      </w:r>
      <w:r w:rsidR="001E2086">
        <w:rPr>
          <w:color w:val="000000"/>
          <w:szCs w:val="24"/>
          <w:lang w:eastAsia="lt-LT"/>
        </w:rPr>
        <w:t xml:space="preserve"> </w:t>
      </w:r>
      <w:r w:rsidR="001E2086" w:rsidRPr="00A7554A">
        <w:rPr>
          <w:color w:val="000000"/>
          <w:szCs w:val="24"/>
          <w:shd w:val="clear" w:color="auto" w:fill="FFFFFF"/>
          <w:lang w:eastAsia="lt-LT"/>
        </w:rPr>
        <w:t xml:space="preserve">daugiabučių namų šildymo sistemų priežiūros </w:t>
      </w:r>
      <w:r w:rsidR="001E2086" w:rsidRPr="00A7554A">
        <w:rPr>
          <w:color w:val="000000"/>
          <w:szCs w:val="24"/>
          <w:shd w:val="clear" w:color="auto" w:fill="FFFFFF"/>
          <w:lang w:eastAsia="lt-LT"/>
        </w:rPr>
        <w:lastRenderedPageBreak/>
        <w:t>(eksploatavimo) maksimalius tarifus be PVM</w:t>
      </w:r>
      <w:r w:rsidR="001E2086">
        <w:rPr>
          <w:color w:val="000000"/>
          <w:szCs w:val="24"/>
          <w:shd w:val="clear" w:color="auto" w:fill="FFFFFF"/>
          <w:lang w:eastAsia="lt-LT"/>
        </w:rPr>
        <w:t xml:space="preserve"> (2 priedas</w:t>
      </w:r>
      <w:r w:rsidR="001E2086" w:rsidRPr="00A7554A">
        <w:rPr>
          <w:color w:val="000000"/>
          <w:szCs w:val="24"/>
          <w:shd w:val="clear" w:color="auto" w:fill="FFFFFF"/>
          <w:lang w:eastAsia="lt-LT"/>
        </w:rPr>
        <w:t>)</w:t>
      </w:r>
      <w:r w:rsidR="001E2086" w:rsidRPr="00A7554A">
        <w:rPr>
          <w:color w:val="000000"/>
          <w:szCs w:val="24"/>
          <w:lang w:eastAsia="lt-LT"/>
        </w:rPr>
        <w:t>;</w:t>
      </w:r>
      <w:r w:rsidR="001E2086">
        <w:rPr>
          <w:color w:val="000000"/>
          <w:szCs w:val="24"/>
          <w:lang w:eastAsia="lt-LT"/>
        </w:rPr>
        <w:t xml:space="preserve"> </w:t>
      </w:r>
      <w:r w:rsidR="001E2086" w:rsidRPr="00A7554A">
        <w:rPr>
          <w:color w:val="000000"/>
          <w:szCs w:val="24"/>
          <w:lang w:eastAsia="lt-LT"/>
        </w:rPr>
        <w:t>daugiabučių namų karšto vandens sistemų priežiūros (eksploatavimo) maksimalius tarifus be PVM</w:t>
      </w:r>
      <w:r w:rsidR="001E2086">
        <w:rPr>
          <w:color w:val="000000"/>
          <w:szCs w:val="24"/>
          <w:lang w:eastAsia="lt-LT"/>
        </w:rPr>
        <w:t xml:space="preserve"> (3 priedas</w:t>
      </w:r>
      <w:r w:rsidR="001E2086" w:rsidRPr="00A7554A">
        <w:rPr>
          <w:color w:val="000000"/>
          <w:szCs w:val="24"/>
          <w:lang w:eastAsia="lt-LT"/>
        </w:rPr>
        <w:t>)</w:t>
      </w:r>
      <w:r w:rsidR="001E2086">
        <w:rPr>
          <w:color w:val="000000"/>
          <w:szCs w:val="24"/>
          <w:lang w:eastAsia="lt-LT"/>
        </w:rPr>
        <w:t>.</w:t>
      </w:r>
    </w:p>
    <w:p w14:paraId="65DD094A" w14:textId="37482205" w:rsidR="001E2086" w:rsidRPr="008D79FE" w:rsidRDefault="001E2086" w:rsidP="001E2086">
      <w:pPr>
        <w:shd w:val="clear" w:color="auto" w:fill="FFFFFF"/>
        <w:ind w:firstLine="851"/>
        <w:rPr>
          <w:color w:val="000000"/>
          <w:szCs w:val="24"/>
          <w:shd w:val="clear" w:color="auto" w:fill="FFFFFF"/>
          <w:lang w:eastAsia="lt-LT"/>
        </w:rPr>
      </w:pPr>
      <w:r>
        <w:rPr>
          <w:color w:val="000000"/>
          <w:szCs w:val="24"/>
          <w:lang w:eastAsia="lt-LT"/>
        </w:rPr>
        <w:t xml:space="preserve">   </w:t>
      </w:r>
      <w:r w:rsidRPr="00A7554A">
        <w:rPr>
          <w:color w:val="000000"/>
          <w:szCs w:val="24"/>
          <w:shd w:val="clear" w:color="auto" w:fill="FFFFFF"/>
          <w:lang w:eastAsia="lt-LT"/>
        </w:rPr>
        <w:t>Pripažinti netekusi</w:t>
      </w:r>
      <w:r>
        <w:rPr>
          <w:color w:val="000000"/>
          <w:szCs w:val="24"/>
          <w:shd w:val="clear" w:color="auto" w:fill="FFFFFF"/>
          <w:lang w:eastAsia="lt-LT"/>
        </w:rPr>
        <w:t>ais</w:t>
      </w:r>
      <w:r w:rsidRPr="00A7554A">
        <w:rPr>
          <w:color w:val="000000"/>
          <w:szCs w:val="24"/>
          <w:shd w:val="clear" w:color="auto" w:fill="FFFFFF"/>
          <w:lang w:eastAsia="lt-LT"/>
        </w:rPr>
        <w:t xml:space="preserve"> galios</w:t>
      </w:r>
      <w:r>
        <w:rPr>
          <w:color w:val="000000"/>
          <w:szCs w:val="24"/>
          <w:shd w:val="clear" w:color="auto" w:fill="FFFFFF"/>
          <w:lang w:eastAsia="lt-LT"/>
        </w:rPr>
        <w:t xml:space="preserve"> </w:t>
      </w:r>
      <w:bookmarkStart w:id="12" w:name="_Hlk98918066"/>
      <w:r>
        <w:rPr>
          <w:color w:val="000000"/>
          <w:szCs w:val="24"/>
          <w:shd w:val="clear" w:color="auto" w:fill="FFFFFF"/>
          <w:lang w:eastAsia="lt-LT"/>
        </w:rPr>
        <w:t>Rietavo</w:t>
      </w:r>
      <w:r w:rsidRPr="00A7554A">
        <w:rPr>
          <w:color w:val="000000"/>
          <w:szCs w:val="24"/>
          <w:shd w:val="clear" w:color="auto" w:fill="FFFFFF"/>
          <w:lang w:eastAsia="lt-LT"/>
        </w:rPr>
        <w:t xml:space="preserve"> savivaldybės tarybos</w:t>
      </w:r>
      <w:r>
        <w:rPr>
          <w:color w:val="000000"/>
          <w:szCs w:val="24"/>
          <w:shd w:val="clear" w:color="auto" w:fill="FFFFFF"/>
          <w:lang w:eastAsia="lt-LT"/>
        </w:rPr>
        <w:t xml:space="preserve">: </w:t>
      </w:r>
      <w:r w:rsidRPr="00A7554A">
        <w:rPr>
          <w:color w:val="000000"/>
          <w:szCs w:val="24"/>
          <w:shd w:val="clear" w:color="auto" w:fill="FFFFFF"/>
          <w:lang w:eastAsia="lt-LT"/>
        </w:rPr>
        <w:t>20</w:t>
      </w:r>
      <w:r>
        <w:rPr>
          <w:color w:val="000000"/>
          <w:szCs w:val="24"/>
          <w:shd w:val="clear" w:color="auto" w:fill="FFFFFF"/>
          <w:lang w:eastAsia="lt-LT"/>
        </w:rPr>
        <w:t>09</w:t>
      </w:r>
      <w:r w:rsidRPr="00A7554A">
        <w:rPr>
          <w:color w:val="000000"/>
          <w:szCs w:val="24"/>
          <w:shd w:val="clear" w:color="auto" w:fill="FFFFFF"/>
          <w:lang w:eastAsia="lt-LT"/>
        </w:rPr>
        <w:t xml:space="preserve"> m. </w:t>
      </w:r>
      <w:r>
        <w:rPr>
          <w:color w:val="000000"/>
          <w:szCs w:val="24"/>
          <w:shd w:val="clear" w:color="auto" w:fill="FFFFFF"/>
          <w:lang w:eastAsia="lt-LT"/>
        </w:rPr>
        <w:t>lapkričio</w:t>
      </w:r>
      <w:r w:rsidRPr="00A7554A">
        <w:rPr>
          <w:color w:val="000000"/>
          <w:szCs w:val="24"/>
          <w:shd w:val="clear" w:color="auto" w:fill="FFFFFF"/>
          <w:lang w:eastAsia="lt-LT"/>
        </w:rPr>
        <w:t xml:space="preserve"> 26 d. sprendim</w:t>
      </w:r>
      <w:r>
        <w:rPr>
          <w:color w:val="000000"/>
          <w:szCs w:val="24"/>
          <w:shd w:val="clear" w:color="auto" w:fill="FFFFFF"/>
          <w:lang w:eastAsia="lt-LT"/>
        </w:rPr>
        <w:t>o</w:t>
      </w:r>
      <w:r w:rsidRPr="00A7554A">
        <w:rPr>
          <w:color w:val="000000"/>
          <w:szCs w:val="24"/>
          <w:shd w:val="clear" w:color="auto" w:fill="FFFFFF"/>
          <w:lang w:eastAsia="lt-LT"/>
        </w:rPr>
        <w:t xml:space="preserve"> Nr. T1-</w:t>
      </w:r>
      <w:r>
        <w:rPr>
          <w:color w:val="000000"/>
          <w:szCs w:val="24"/>
          <w:shd w:val="clear" w:color="auto" w:fill="FFFFFF"/>
          <w:lang w:eastAsia="lt-LT"/>
        </w:rPr>
        <w:t>330</w:t>
      </w:r>
      <w:r w:rsidRPr="00A7554A">
        <w:rPr>
          <w:color w:val="000000"/>
          <w:szCs w:val="24"/>
          <w:shd w:val="clear" w:color="auto" w:fill="FFFFFF"/>
          <w:lang w:eastAsia="lt-LT"/>
        </w:rPr>
        <w:t xml:space="preserve"> „Dėl daugiabučių namų šildymo ir karšto vandens sistemų priežiūros maksimal</w:t>
      </w:r>
      <w:r>
        <w:rPr>
          <w:color w:val="000000"/>
          <w:szCs w:val="24"/>
          <w:shd w:val="clear" w:color="auto" w:fill="FFFFFF"/>
          <w:lang w:eastAsia="lt-LT"/>
        </w:rPr>
        <w:t>aus</w:t>
      </w:r>
      <w:r w:rsidRPr="00A7554A">
        <w:rPr>
          <w:color w:val="000000"/>
          <w:szCs w:val="24"/>
          <w:shd w:val="clear" w:color="auto" w:fill="FFFFFF"/>
          <w:lang w:eastAsia="lt-LT"/>
        </w:rPr>
        <w:t xml:space="preserve"> tarif</w:t>
      </w:r>
      <w:r>
        <w:rPr>
          <w:color w:val="000000"/>
          <w:szCs w:val="24"/>
          <w:shd w:val="clear" w:color="auto" w:fill="FFFFFF"/>
          <w:lang w:eastAsia="lt-LT"/>
        </w:rPr>
        <w:t>o</w:t>
      </w:r>
      <w:r w:rsidRPr="00A7554A">
        <w:rPr>
          <w:color w:val="000000"/>
          <w:szCs w:val="24"/>
          <w:shd w:val="clear" w:color="auto" w:fill="FFFFFF"/>
          <w:lang w:eastAsia="lt-LT"/>
        </w:rPr>
        <w:t xml:space="preserve"> nustatymo“</w:t>
      </w:r>
      <w:bookmarkEnd w:id="12"/>
      <w:r>
        <w:rPr>
          <w:color w:val="000000"/>
          <w:szCs w:val="24"/>
          <w:shd w:val="clear" w:color="auto" w:fill="FFFFFF"/>
          <w:lang w:eastAsia="lt-LT"/>
        </w:rPr>
        <w:t xml:space="preserve"> 2 ir 3 punktus; </w:t>
      </w:r>
      <w:r w:rsidRPr="00A7554A">
        <w:rPr>
          <w:color w:val="000000"/>
          <w:szCs w:val="24"/>
          <w:shd w:val="clear" w:color="auto" w:fill="FFFFFF"/>
          <w:lang w:eastAsia="lt-LT"/>
        </w:rPr>
        <w:t>20</w:t>
      </w:r>
      <w:r>
        <w:rPr>
          <w:color w:val="000000"/>
          <w:szCs w:val="24"/>
          <w:shd w:val="clear" w:color="auto" w:fill="FFFFFF"/>
          <w:lang w:eastAsia="lt-LT"/>
        </w:rPr>
        <w:t>14</w:t>
      </w:r>
      <w:r w:rsidRPr="00A7554A">
        <w:rPr>
          <w:color w:val="000000"/>
          <w:szCs w:val="24"/>
          <w:shd w:val="clear" w:color="auto" w:fill="FFFFFF"/>
          <w:lang w:eastAsia="lt-LT"/>
        </w:rPr>
        <w:t xml:space="preserve"> m. </w:t>
      </w:r>
      <w:r>
        <w:rPr>
          <w:color w:val="000000"/>
          <w:szCs w:val="24"/>
          <w:shd w:val="clear" w:color="auto" w:fill="FFFFFF"/>
          <w:lang w:eastAsia="lt-LT"/>
        </w:rPr>
        <w:t>lapkričio</w:t>
      </w:r>
      <w:r w:rsidRPr="00A7554A">
        <w:rPr>
          <w:color w:val="000000"/>
          <w:szCs w:val="24"/>
          <w:shd w:val="clear" w:color="auto" w:fill="FFFFFF"/>
          <w:lang w:eastAsia="lt-LT"/>
        </w:rPr>
        <w:t xml:space="preserve"> 2</w:t>
      </w:r>
      <w:r>
        <w:rPr>
          <w:color w:val="000000"/>
          <w:szCs w:val="24"/>
          <w:shd w:val="clear" w:color="auto" w:fill="FFFFFF"/>
          <w:lang w:eastAsia="lt-LT"/>
        </w:rPr>
        <w:t>7</w:t>
      </w:r>
      <w:r w:rsidRPr="00A7554A">
        <w:rPr>
          <w:color w:val="000000"/>
          <w:szCs w:val="24"/>
          <w:shd w:val="clear" w:color="auto" w:fill="FFFFFF"/>
          <w:lang w:eastAsia="lt-LT"/>
        </w:rPr>
        <w:t xml:space="preserve"> d. sprendim</w:t>
      </w:r>
      <w:r>
        <w:rPr>
          <w:color w:val="000000"/>
          <w:szCs w:val="24"/>
          <w:shd w:val="clear" w:color="auto" w:fill="FFFFFF"/>
          <w:lang w:eastAsia="lt-LT"/>
        </w:rPr>
        <w:t>o</w:t>
      </w:r>
      <w:r w:rsidRPr="00A7554A">
        <w:rPr>
          <w:color w:val="000000"/>
          <w:szCs w:val="24"/>
          <w:shd w:val="clear" w:color="auto" w:fill="FFFFFF"/>
          <w:lang w:eastAsia="lt-LT"/>
        </w:rPr>
        <w:t xml:space="preserve"> Nr. T1-</w:t>
      </w:r>
      <w:r>
        <w:rPr>
          <w:color w:val="000000"/>
          <w:szCs w:val="24"/>
          <w:shd w:val="clear" w:color="auto" w:fill="FFFFFF"/>
          <w:lang w:eastAsia="lt-LT"/>
        </w:rPr>
        <w:t>199</w:t>
      </w:r>
      <w:r w:rsidRPr="00A7554A">
        <w:rPr>
          <w:color w:val="000000"/>
          <w:szCs w:val="24"/>
          <w:shd w:val="clear" w:color="auto" w:fill="FFFFFF"/>
          <w:lang w:eastAsia="lt-LT"/>
        </w:rPr>
        <w:t xml:space="preserve"> „</w:t>
      </w:r>
      <w:r>
        <w:rPr>
          <w:color w:val="000000"/>
          <w:szCs w:val="24"/>
          <w:shd w:val="clear" w:color="auto" w:fill="FFFFFF"/>
          <w:lang w:eastAsia="lt-LT"/>
        </w:rPr>
        <w:t>Dėl  Rietavo</w:t>
      </w:r>
      <w:r w:rsidRPr="00A7554A">
        <w:rPr>
          <w:color w:val="000000"/>
          <w:szCs w:val="24"/>
          <w:shd w:val="clear" w:color="auto" w:fill="FFFFFF"/>
          <w:lang w:eastAsia="lt-LT"/>
        </w:rPr>
        <w:t xml:space="preserve"> savivaldybės tarybos 20</w:t>
      </w:r>
      <w:r>
        <w:rPr>
          <w:color w:val="000000"/>
          <w:szCs w:val="24"/>
          <w:shd w:val="clear" w:color="auto" w:fill="FFFFFF"/>
          <w:lang w:eastAsia="lt-LT"/>
        </w:rPr>
        <w:t>09</w:t>
      </w:r>
      <w:r w:rsidRPr="00A7554A">
        <w:rPr>
          <w:color w:val="000000"/>
          <w:szCs w:val="24"/>
          <w:shd w:val="clear" w:color="auto" w:fill="FFFFFF"/>
          <w:lang w:eastAsia="lt-LT"/>
        </w:rPr>
        <w:t xml:space="preserve"> m. </w:t>
      </w:r>
      <w:r>
        <w:rPr>
          <w:color w:val="000000"/>
          <w:szCs w:val="24"/>
          <w:shd w:val="clear" w:color="auto" w:fill="FFFFFF"/>
          <w:lang w:eastAsia="lt-LT"/>
        </w:rPr>
        <w:t>lapkričio</w:t>
      </w:r>
      <w:r w:rsidRPr="00A7554A">
        <w:rPr>
          <w:color w:val="000000"/>
          <w:szCs w:val="24"/>
          <w:shd w:val="clear" w:color="auto" w:fill="FFFFFF"/>
          <w:lang w:eastAsia="lt-LT"/>
        </w:rPr>
        <w:t xml:space="preserve"> 26 d. sprendim</w:t>
      </w:r>
      <w:r>
        <w:rPr>
          <w:color w:val="000000"/>
          <w:szCs w:val="24"/>
          <w:shd w:val="clear" w:color="auto" w:fill="FFFFFF"/>
          <w:lang w:eastAsia="lt-LT"/>
        </w:rPr>
        <w:t>o</w:t>
      </w:r>
      <w:r w:rsidRPr="00A7554A">
        <w:rPr>
          <w:color w:val="000000"/>
          <w:szCs w:val="24"/>
          <w:shd w:val="clear" w:color="auto" w:fill="FFFFFF"/>
          <w:lang w:eastAsia="lt-LT"/>
        </w:rPr>
        <w:t xml:space="preserve"> Nr. T1-</w:t>
      </w:r>
      <w:r>
        <w:rPr>
          <w:color w:val="000000"/>
          <w:szCs w:val="24"/>
          <w:shd w:val="clear" w:color="auto" w:fill="FFFFFF"/>
          <w:lang w:eastAsia="lt-LT"/>
        </w:rPr>
        <w:t>330</w:t>
      </w:r>
      <w:r w:rsidRPr="00A7554A">
        <w:rPr>
          <w:color w:val="000000"/>
          <w:szCs w:val="24"/>
          <w:shd w:val="clear" w:color="auto" w:fill="FFFFFF"/>
          <w:lang w:eastAsia="lt-LT"/>
        </w:rPr>
        <w:t xml:space="preserve"> „Dėl daugiabučių namų šildymo ir karšto vandens sistemų priežiūros maksimal</w:t>
      </w:r>
      <w:r>
        <w:rPr>
          <w:color w:val="000000"/>
          <w:szCs w:val="24"/>
          <w:shd w:val="clear" w:color="auto" w:fill="FFFFFF"/>
          <w:lang w:eastAsia="lt-LT"/>
        </w:rPr>
        <w:t>aus</w:t>
      </w:r>
      <w:r w:rsidRPr="00A7554A">
        <w:rPr>
          <w:color w:val="000000"/>
          <w:szCs w:val="24"/>
          <w:shd w:val="clear" w:color="auto" w:fill="FFFFFF"/>
          <w:lang w:eastAsia="lt-LT"/>
        </w:rPr>
        <w:t xml:space="preserve"> tarif</w:t>
      </w:r>
      <w:r>
        <w:rPr>
          <w:color w:val="000000"/>
          <w:szCs w:val="24"/>
          <w:shd w:val="clear" w:color="auto" w:fill="FFFFFF"/>
          <w:lang w:eastAsia="lt-LT"/>
        </w:rPr>
        <w:t>o</w:t>
      </w:r>
      <w:r w:rsidRPr="00A7554A">
        <w:rPr>
          <w:color w:val="000000"/>
          <w:szCs w:val="24"/>
          <w:shd w:val="clear" w:color="auto" w:fill="FFFFFF"/>
          <w:lang w:eastAsia="lt-LT"/>
        </w:rPr>
        <w:t xml:space="preserve"> nustatymo“</w:t>
      </w:r>
      <w:r>
        <w:rPr>
          <w:color w:val="000000"/>
          <w:szCs w:val="24"/>
          <w:shd w:val="clear" w:color="auto" w:fill="FFFFFF"/>
          <w:lang w:eastAsia="lt-LT"/>
        </w:rPr>
        <w:t xml:space="preserve"> 1 punkto pakeitimo“ 1punktą</w:t>
      </w:r>
      <w:r w:rsidRPr="00A7554A">
        <w:rPr>
          <w:color w:val="000000"/>
          <w:szCs w:val="24"/>
          <w:shd w:val="clear" w:color="auto" w:fill="FFFFFF"/>
          <w:lang w:eastAsia="lt-LT"/>
        </w:rPr>
        <w:t>.</w:t>
      </w:r>
    </w:p>
    <w:p w14:paraId="6BBA5ABC" w14:textId="2BAE9976" w:rsidR="001E2086" w:rsidRDefault="001E2086" w:rsidP="001E2086">
      <w:pPr>
        <w:shd w:val="clear" w:color="auto" w:fill="FFFFFF"/>
        <w:ind w:firstLine="851"/>
        <w:rPr>
          <w:szCs w:val="24"/>
          <w:shd w:val="clear" w:color="auto" w:fill="FFFFFF"/>
          <w:lang w:eastAsia="lt-LT"/>
        </w:rPr>
      </w:pPr>
      <w:r>
        <w:rPr>
          <w:color w:val="000000"/>
          <w:szCs w:val="24"/>
          <w:shd w:val="clear" w:color="auto" w:fill="FFFFFF"/>
          <w:lang w:eastAsia="lt-LT"/>
        </w:rPr>
        <w:t xml:space="preserve">     </w:t>
      </w:r>
      <w:r w:rsidRPr="00A7554A">
        <w:rPr>
          <w:color w:val="000000"/>
          <w:szCs w:val="24"/>
          <w:shd w:val="clear" w:color="auto" w:fill="FFFFFF"/>
          <w:lang w:eastAsia="lt-LT"/>
        </w:rPr>
        <w:t>Nustatyti, kad šis sprendimas įsigalioja 20</w:t>
      </w:r>
      <w:r>
        <w:rPr>
          <w:color w:val="000000"/>
          <w:szCs w:val="24"/>
          <w:shd w:val="clear" w:color="auto" w:fill="FFFFFF"/>
          <w:lang w:eastAsia="lt-LT"/>
        </w:rPr>
        <w:t>22</w:t>
      </w:r>
      <w:r w:rsidRPr="00A7554A">
        <w:rPr>
          <w:color w:val="000000"/>
          <w:szCs w:val="24"/>
          <w:shd w:val="clear" w:color="auto" w:fill="FFFFFF"/>
          <w:lang w:eastAsia="lt-LT"/>
        </w:rPr>
        <w:t xml:space="preserve"> </w:t>
      </w:r>
      <w:r w:rsidRPr="004C521D">
        <w:rPr>
          <w:szCs w:val="24"/>
          <w:shd w:val="clear" w:color="auto" w:fill="FFFFFF"/>
          <w:lang w:eastAsia="lt-LT"/>
        </w:rPr>
        <w:t>m. gegužės 1 d.</w:t>
      </w:r>
    </w:p>
    <w:p w14:paraId="64420115" w14:textId="2C120360" w:rsidR="001E2086" w:rsidRDefault="001E2086" w:rsidP="001E2086">
      <w:pPr>
        <w:shd w:val="clear" w:color="auto" w:fill="FFFFFF"/>
        <w:ind w:firstLine="851"/>
      </w:pPr>
      <w:r>
        <w:rPr>
          <w:szCs w:val="24"/>
          <w:shd w:val="clear" w:color="auto" w:fill="FFFFFF"/>
          <w:lang w:eastAsia="lt-LT"/>
        </w:rPr>
        <w:t xml:space="preserve">     </w:t>
      </w:r>
      <w:r>
        <w:t xml:space="preserve">UAB „Rietavo komunalinis ūkis“ direktorius Alvydas Rojus: sprendimai dėl kainų nustatymo reglamentuoti </w:t>
      </w:r>
      <w:r w:rsidR="000E11FB">
        <w:t xml:space="preserve">metodikų. Kainos buvo nustatytos 2009 m. Jie nebeatitinka realybės. Skaičiuojant kainą atsižvelgiama į namo pastatymo metus, pastato plotą ir pan. Skaičiuojama bus kiekvienam namui atskirai. </w:t>
      </w:r>
    </w:p>
    <w:p w14:paraId="4A184F25" w14:textId="21DE97A4" w:rsidR="00D84311" w:rsidRDefault="00D84311" w:rsidP="001E2086">
      <w:pPr>
        <w:shd w:val="clear" w:color="auto" w:fill="FFFFFF"/>
        <w:ind w:firstLine="851"/>
      </w:pPr>
      <w:r>
        <w:t xml:space="preserve">     Tarybos narys Algimantas Mickus klausė, kaip bus apskaičiuojamas mokestis daugiabučio namo gyventojui, jeigu jis neturi karšto vandens?</w:t>
      </w:r>
    </w:p>
    <w:p w14:paraId="736C44D1" w14:textId="4F233E54" w:rsidR="00D84311" w:rsidRPr="00570C66" w:rsidRDefault="00D84311" w:rsidP="001E2086">
      <w:pPr>
        <w:shd w:val="clear" w:color="auto" w:fill="FFFFFF"/>
        <w:ind w:firstLine="851"/>
        <w:rPr>
          <w:color w:val="000000"/>
          <w:szCs w:val="24"/>
          <w:lang w:eastAsia="lt-LT"/>
        </w:rPr>
      </w:pPr>
      <w:r>
        <w:t xml:space="preserve">     UAB „Rietavo komunalinis ūkis“ direktorius Alvydas Rojus: pagal įstatymus kiekvienas daugiabučio namo gyventojas, nesvarbu, ar jis naudojasi paslauga, ar nesinaudoja, yra atsakingas už viso namo sistemos išlaikymą. Namo bendrija gali nusistatyti dalinę nuosavybę. </w:t>
      </w:r>
    </w:p>
    <w:p w14:paraId="426F505D" w14:textId="6418AC2D" w:rsidR="006C6F5A" w:rsidRPr="0048099C" w:rsidRDefault="00DC17F8" w:rsidP="001E2086">
      <w:pPr>
        <w:rPr>
          <w:szCs w:val="24"/>
        </w:rPr>
      </w:pPr>
      <w:r>
        <w:rPr>
          <w:szCs w:val="24"/>
        </w:rPr>
        <w:t xml:space="preserve">   </w:t>
      </w:r>
      <w:r w:rsidR="00DE764E">
        <w:rPr>
          <w:szCs w:val="24"/>
        </w:rPr>
        <w:t xml:space="preserve"> </w:t>
      </w:r>
      <w:r w:rsidR="00D11494">
        <w:rPr>
          <w:szCs w:val="24"/>
        </w:rPr>
        <w:t xml:space="preserve"> </w:t>
      </w:r>
      <w:r>
        <w:rPr>
          <w:szCs w:val="24"/>
        </w:rPr>
        <w:t xml:space="preserve">  </w:t>
      </w:r>
      <w:r w:rsidR="006C6F5A" w:rsidRPr="0048099C">
        <w:rPr>
          <w:szCs w:val="24"/>
        </w:rPr>
        <w:t>Balsuota už pateiktą sprendimo projektą – 1</w:t>
      </w:r>
      <w:r w:rsidR="001E2086">
        <w:rPr>
          <w:szCs w:val="24"/>
        </w:rPr>
        <w:t>7</w:t>
      </w:r>
      <w:r w:rsidR="006C6F5A" w:rsidRPr="0048099C">
        <w:rPr>
          <w:szCs w:val="24"/>
        </w:rPr>
        <w:t xml:space="preserve"> už.</w:t>
      </w:r>
    </w:p>
    <w:p w14:paraId="436ACD43" w14:textId="4302D121" w:rsidR="006C6F5A" w:rsidRDefault="006C6F5A" w:rsidP="006C6F5A">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00DE764E">
        <w:t xml:space="preserve"> </w:t>
      </w:r>
      <w:r w:rsidR="00D11494">
        <w:t xml:space="preserve"> </w:t>
      </w:r>
      <w:r>
        <w:t xml:space="preserve">  </w:t>
      </w:r>
      <w:r w:rsidRPr="00F005D4">
        <w:t>NUSPRĘSTA. Priimti sprendimą (pridedama).</w:t>
      </w:r>
    </w:p>
    <w:p w14:paraId="73515622" w14:textId="77777777" w:rsidR="006C6F5A" w:rsidRDefault="006C6F5A" w:rsidP="006C6F5A">
      <w:pPr>
        <w:pStyle w:val="Sraopastraipa"/>
        <w:tabs>
          <w:tab w:val="left" w:pos="1276"/>
        </w:tabs>
        <w:ind w:left="0"/>
        <w:contextualSpacing/>
      </w:pPr>
    </w:p>
    <w:p w14:paraId="12624B8B" w14:textId="26422C91" w:rsidR="006C6F5A" w:rsidRPr="006C6F5A" w:rsidRDefault="006F0335" w:rsidP="00DE764E">
      <w:pPr>
        <w:pStyle w:val="Sraopastraipa"/>
        <w:numPr>
          <w:ilvl w:val="0"/>
          <w:numId w:val="6"/>
        </w:numPr>
        <w:tabs>
          <w:tab w:val="left" w:pos="1276"/>
        </w:tabs>
        <w:ind w:left="0" w:firstLine="1134"/>
        <w:contextualSpacing/>
      </w:pPr>
      <w:r>
        <w:rPr>
          <w:iCs/>
        </w:rPr>
        <w:t xml:space="preserve"> </w:t>
      </w:r>
      <w:r w:rsidR="006C6F5A">
        <w:rPr>
          <w:iCs/>
        </w:rPr>
        <w:t xml:space="preserve">SVARSTYTA. </w:t>
      </w:r>
      <w:r w:rsidR="006E3BCE">
        <w:t>Rietavo savivaldybės 2022 metų biudžeto padidinim</w:t>
      </w:r>
      <w:r w:rsidR="006C6F5A">
        <w:rPr>
          <w:iCs/>
        </w:rPr>
        <w:t>as.</w:t>
      </w:r>
    </w:p>
    <w:p w14:paraId="1939C439" w14:textId="48D44D45" w:rsidR="001C7D02" w:rsidRDefault="001C7D02" w:rsidP="001C7D02">
      <w:pPr>
        <w:shd w:val="solid" w:color="FFFFFF" w:fill="FFFFFF"/>
        <w:tabs>
          <w:tab w:val="left" w:pos="1134"/>
        </w:tabs>
        <w:contextualSpacing/>
      </w:pPr>
      <w:bookmarkStart w:id="13" w:name="_Hlk91680505"/>
      <w:r>
        <w:rPr>
          <w:b/>
          <w:bCs/>
          <w:szCs w:val="24"/>
        </w:rPr>
        <w:t xml:space="preserve">       </w:t>
      </w:r>
      <w:r w:rsidR="006E3BCE" w:rsidRPr="001C7D02">
        <w:rPr>
          <w:szCs w:val="24"/>
        </w:rPr>
        <w:t>Finansų skyriaus vedėja Kristina Pužauskienė</w:t>
      </w:r>
      <w:r w:rsidR="00A67E6F" w:rsidRPr="001C7D02">
        <w:rPr>
          <w:bCs/>
          <w:iCs/>
          <w:szCs w:val="24"/>
        </w:rPr>
        <w:t xml:space="preserve"> </w:t>
      </w:r>
      <w:r w:rsidR="006C6F5A" w:rsidRPr="001C7D02">
        <w:rPr>
          <w:bCs/>
          <w:iCs/>
          <w:szCs w:val="24"/>
        </w:rPr>
        <w:t>teikė sprendimo projektą</w:t>
      </w:r>
      <w:r w:rsidR="006C6F5A" w:rsidRPr="001C7D02">
        <w:rPr>
          <w:iCs/>
        </w:rPr>
        <w:t xml:space="preserve"> –</w:t>
      </w:r>
      <w:bookmarkEnd w:id="13"/>
      <w:r w:rsidR="006C6F5A" w:rsidRPr="001C7D02">
        <w:rPr>
          <w:iCs/>
        </w:rPr>
        <w:t xml:space="preserve"> </w:t>
      </w:r>
      <w:r>
        <w:rPr>
          <w:iCs/>
        </w:rPr>
        <w:t>p</w:t>
      </w:r>
      <w:r w:rsidRPr="003633AF">
        <w:t>adidinti Rietavo savivaldybė</w:t>
      </w:r>
      <w:r>
        <w:t>s 2022 m. biudžeto pajamas 23,123</w:t>
      </w:r>
      <w:r w:rsidRPr="003633AF">
        <w:t xml:space="preserve"> tūkst. Eur, iš jų:</w:t>
      </w:r>
      <w:r>
        <w:t xml:space="preserve"> specialioji tikslinė dotacija – 20,123 tūkst. Eur; biudžetinių įstaigų pajamos – 3,0 tūkst. Eur.</w:t>
      </w:r>
    </w:p>
    <w:p w14:paraId="4861CE81" w14:textId="6998C13C" w:rsidR="001C7D02" w:rsidRPr="001C7D02" w:rsidRDefault="001C7D02" w:rsidP="001C7D02">
      <w:pPr>
        <w:pStyle w:val="Sraopastraipa"/>
        <w:shd w:val="solid" w:color="FFFFFF" w:fill="FFFFFF"/>
        <w:tabs>
          <w:tab w:val="left" w:pos="1134"/>
        </w:tabs>
        <w:ind w:left="0" w:firstLine="851"/>
        <w:contextualSpacing/>
        <w:jc w:val="both"/>
      </w:pPr>
      <w:r>
        <w:t xml:space="preserve">    Pakeisti Rietavo savivaldybės tarybos 2022 m. vasario 24 d. sprendimo Nr. T1-21 1.1. ir 1.3. punktus ir juos išdėstyti taip: </w:t>
      </w:r>
      <w:r w:rsidRPr="001C7D02">
        <w:t>„1.1.   pajamas – 13129,381 tūkst. Eur, iš jų iš Savivaldybės išlaikomų įstaigų pajamų už teikiamas paslaugas ir patalpų nuomą įmokas į Savivaldybės biudžetą – 163,0 tūkst. Eur ir 2021 metų nepanaudotų biudžeto lėšų likutį – 621,786 tūkst. Eur;“</w:t>
      </w:r>
    </w:p>
    <w:p w14:paraId="6B3C1556" w14:textId="5B19C8DE" w:rsidR="001C7D02" w:rsidRDefault="001C7D02" w:rsidP="001C7D02">
      <w:pPr>
        <w:pStyle w:val="Sraopastraipa"/>
        <w:shd w:val="solid" w:color="FFFFFF" w:fill="FFFFFF"/>
        <w:tabs>
          <w:tab w:val="left" w:pos="1276"/>
        </w:tabs>
        <w:ind w:left="0"/>
        <w:jc w:val="both"/>
      </w:pPr>
      <w:r w:rsidRPr="001C7D02">
        <w:t>„1.3. asignavimus – 12816,626 tūkst. Eur ir 312,755 tūkst. Eur paskoloms grąžinti“.</w:t>
      </w:r>
    </w:p>
    <w:p w14:paraId="073BCB5D" w14:textId="65581628" w:rsidR="001C7D02" w:rsidRPr="006F5D58" w:rsidRDefault="001C7D02" w:rsidP="001C7D02">
      <w:pPr>
        <w:pStyle w:val="Sraopastraipa"/>
        <w:shd w:val="solid" w:color="FFFFFF" w:fill="FFFFFF"/>
        <w:tabs>
          <w:tab w:val="left" w:pos="1276"/>
        </w:tabs>
        <w:ind w:left="0"/>
        <w:jc w:val="both"/>
        <w:rPr>
          <w:i/>
          <w:iCs/>
        </w:rPr>
      </w:pPr>
      <w:r>
        <w:t xml:space="preserve">                   Pakomentavo, kaip perskirstomos gautos dotacijos.</w:t>
      </w:r>
    </w:p>
    <w:p w14:paraId="509C8568" w14:textId="5C88AC64" w:rsidR="006C6F5A" w:rsidRPr="001C7D02" w:rsidRDefault="006C6F5A" w:rsidP="001C7D02">
      <w:pPr>
        <w:pStyle w:val="Pagrindinistekstas"/>
        <w:ind w:right="-42" w:firstLine="720"/>
        <w:jc w:val="both"/>
        <w:rPr>
          <w:b w:val="0"/>
          <w:bCs/>
          <w:sz w:val="24"/>
          <w:szCs w:val="24"/>
        </w:rPr>
      </w:pPr>
      <w:r>
        <w:rPr>
          <w:szCs w:val="24"/>
        </w:rPr>
        <w:t xml:space="preserve">    </w:t>
      </w:r>
      <w:r w:rsidR="00DE764E">
        <w:rPr>
          <w:szCs w:val="24"/>
        </w:rPr>
        <w:t xml:space="preserve"> </w:t>
      </w:r>
      <w:r>
        <w:rPr>
          <w:szCs w:val="24"/>
        </w:rPr>
        <w:t xml:space="preserve"> </w:t>
      </w:r>
      <w:r w:rsidRPr="001C7D02">
        <w:rPr>
          <w:b w:val="0"/>
          <w:bCs/>
          <w:sz w:val="24"/>
          <w:szCs w:val="24"/>
        </w:rPr>
        <w:t>Balsuota už pateiktą sprendimo projektą – 1</w:t>
      </w:r>
      <w:r w:rsidR="001C7D02">
        <w:rPr>
          <w:b w:val="0"/>
          <w:bCs/>
          <w:sz w:val="24"/>
          <w:szCs w:val="24"/>
        </w:rPr>
        <w:t>7</w:t>
      </w:r>
      <w:r w:rsidRPr="001C7D02">
        <w:rPr>
          <w:b w:val="0"/>
          <w:bCs/>
          <w:sz w:val="24"/>
          <w:szCs w:val="24"/>
        </w:rPr>
        <w:t xml:space="preserve"> už.</w:t>
      </w:r>
    </w:p>
    <w:p w14:paraId="1FB6CD5C" w14:textId="5814615F" w:rsidR="006C6F5A" w:rsidRDefault="006C6F5A" w:rsidP="006C6F5A">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00DE764E">
        <w:t xml:space="preserve"> </w:t>
      </w:r>
      <w:r>
        <w:t xml:space="preserve"> </w:t>
      </w:r>
      <w:r w:rsidR="00321E00">
        <w:t xml:space="preserve"> </w:t>
      </w:r>
      <w:r>
        <w:t xml:space="preserve"> </w:t>
      </w:r>
      <w:r w:rsidRPr="00F005D4">
        <w:t>NUSPRĘSTA. Priimti sprendimą (pridedama).</w:t>
      </w:r>
    </w:p>
    <w:p w14:paraId="42F10F73" w14:textId="14106FF0" w:rsidR="006C6F5A" w:rsidRDefault="006C6F5A" w:rsidP="006C6F5A">
      <w:pPr>
        <w:pStyle w:val="Sraopastraipa"/>
        <w:tabs>
          <w:tab w:val="left" w:pos="1276"/>
        </w:tabs>
        <w:ind w:left="0" w:firstLine="993"/>
        <w:contextualSpacing/>
      </w:pPr>
    </w:p>
    <w:p w14:paraId="55A2F592" w14:textId="2F937980" w:rsidR="00AC5839" w:rsidRDefault="00AC5839" w:rsidP="006C6F5A">
      <w:pPr>
        <w:pStyle w:val="Sraopastraipa"/>
        <w:tabs>
          <w:tab w:val="left" w:pos="1276"/>
        </w:tabs>
        <w:ind w:left="0" w:firstLine="993"/>
        <w:contextualSpacing/>
      </w:pPr>
      <w:r>
        <w:t xml:space="preserve">   Tarybos nariai Saulius Jonušas, Vilija Razmienė ir Augustas Šlimas nusišalino nuo klausimo svarstymo.</w:t>
      </w:r>
    </w:p>
    <w:p w14:paraId="47A8F792" w14:textId="77777777" w:rsidR="00AC5839" w:rsidRDefault="00AC5839" w:rsidP="006C6F5A">
      <w:pPr>
        <w:pStyle w:val="Sraopastraipa"/>
        <w:tabs>
          <w:tab w:val="left" w:pos="1276"/>
        </w:tabs>
        <w:ind w:left="0" w:firstLine="993"/>
        <w:contextualSpacing/>
      </w:pPr>
    </w:p>
    <w:p w14:paraId="34EA7E21" w14:textId="2490A39A" w:rsidR="006C6F5A" w:rsidRPr="00DA3E56" w:rsidRDefault="000C7146" w:rsidP="00A67E6F">
      <w:pPr>
        <w:pStyle w:val="Sraopastraipa"/>
        <w:tabs>
          <w:tab w:val="left" w:pos="1276"/>
        </w:tabs>
        <w:ind w:left="0" w:firstLine="993"/>
        <w:contextualSpacing/>
      </w:pPr>
      <w:r>
        <w:t xml:space="preserve">  </w:t>
      </w:r>
      <w:r w:rsidR="00A67E6F">
        <w:t>11.</w:t>
      </w:r>
      <w:r w:rsidR="006F0335">
        <w:t xml:space="preserve"> </w:t>
      </w:r>
      <w:r w:rsidR="00DA3E56">
        <w:t xml:space="preserve">SVARSTYTA. </w:t>
      </w:r>
      <w:r w:rsidR="00471465">
        <w:t>Rietavo savivaldybės švietimo įstaigų tinklo pertvarkos 2022-2026 metų bendrojo plano patvirtinimas</w:t>
      </w:r>
      <w:r w:rsidR="00DA3E56">
        <w:rPr>
          <w:iCs/>
        </w:rPr>
        <w:t>.</w:t>
      </w:r>
    </w:p>
    <w:p w14:paraId="5755169E" w14:textId="1929649F" w:rsidR="00471465" w:rsidRPr="008C33A9" w:rsidRDefault="00321E00" w:rsidP="00471465">
      <w:pPr>
        <w:rPr>
          <w:szCs w:val="24"/>
          <w:lang w:eastAsia="lt-LT"/>
        </w:rPr>
      </w:pPr>
      <w:r>
        <w:rPr>
          <w:iCs/>
        </w:rPr>
        <w:t xml:space="preserve">       </w:t>
      </w:r>
      <w:r w:rsidR="00471465">
        <w:t>Švietimo, kultūros ir sporto komiteto pirmininkė Eglė Fabijonavičienė</w:t>
      </w:r>
      <w:r w:rsidR="00471465">
        <w:rPr>
          <w:iCs/>
        </w:rPr>
        <w:t xml:space="preserve"> </w:t>
      </w:r>
      <w:r w:rsidR="00DA3E56">
        <w:rPr>
          <w:iCs/>
        </w:rPr>
        <w:t>teikė sprendimo projektą –</w:t>
      </w:r>
      <w:r w:rsidR="00DA3E56" w:rsidRPr="00DA3E56">
        <w:rPr>
          <w:szCs w:val="24"/>
        </w:rPr>
        <w:t xml:space="preserve"> </w:t>
      </w:r>
      <w:bookmarkStart w:id="14" w:name="_Hlk95393690"/>
      <w:r w:rsidR="00AC5839">
        <w:rPr>
          <w:szCs w:val="24"/>
        </w:rPr>
        <w:t>p</w:t>
      </w:r>
      <w:r w:rsidR="00471465" w:rsidRPr="008C33A9">
        <w:rPr>
          <w:szCs w:val="24"/>
          <w:lang w:eastAsia="lt-LT"/>
        </w:rPr>
        <w:t>atvirtinti Rietavo savivaldybės švietimo įstaigų tinklo pertvarkos 2022</w:t>
      </w:r>
      <w:r w:rsidR="00471465">
        <w:rPr>
          <w:szCs w:val="24"/>
          <w:lang w:eastAsia="lt-LT"/>
        </w:rPr>
        <w:t>–</w:t>
      </w:r>
      <w:r w:rsidR="00471465" w:rsidRPr="008C33A9">
        <w:rPr>
          <w:szCs w:val="24"/>
          <w:lang w:eastAsia="lt-LT"/>
        </w:rPr>
        <w:t>2026 metų bendrąjį planą (pridedama).</w:t>
      </w:r>
    </w:p>
    <w:p w14:paraId="76519379" w14:textId="6847D799" w:rsidR="00471465" w:rsidRDefault="00AC5839" w:rsidP="00471465">
      <w:pPr>
        <w:rPr>
          <w:szCs w:val="24"/>
          <w:lang w:eastAsia="lt-LT"/>
        </w:rPr>
      </w:pPr>
      <w:r>
        <w:rPr>
          <w:szCs w:val="24"/>
          <w:lang w:eastAsia="lt-LT"/>
        </w:rPr>
        <w:t xml:space="preserve">       </w:t>
      </w:r>
      <w:r w:rsidR="00471465" w:rsidRPr="008C33A9">
        <w:rPr>
          <w:szCs w:val="24"/>
          <w:lang w:eastAsia="lt-LT"/>
        </w:rPr>
        <w:t>Pavesti Rietavo savivaldybės administracijos Švietimo, kultūros ir sporto skyriui vykdyti 1 punktu patvirtinto plano stebėseną ir prireikus teikti jį tikslinti Rietavo savivaldybės tarybai.</w:t>
      </w:r>
    </w:p>
    <w:p w14:paraId="52D53B0E" w14:textId="77777777" w:rsidR="00B41A6D" w:rsidRDefault="00F0185D" w:rsidP="00471465">
      <w:pPr>
        <w:tabs>
          <w:tab w:val="left" w:pos="1247"/>
        </w:tabs>
        <w:ind w:firstLine="567"/>
      </w:pPr>
      <w:r>
        <w:t xml:space="preserve">         </w:t>
      </w:r>
      <w:r w:rsidR="00B41A6D">
        <w:t xml:space="preserve"> Tarybos narys Saulius Jonušas, Vilija Razmienė ir Augustas Šlimas nusišalino nuo klausimo svarstymo, pareiškę, kad dirba likviduojamuose skyriuose.</w:t>
      </w:r>
    </w:p>
    <w:p w14:paraId="63942735" w14:textId="45A6BED0" w:rsidR="00B41A6D" w:rsidRDefault="00B41A6D" w:rsidP="00471465">
      <w:pPr>
        <w:tabs>
          <w:tab w:val="left" w:pos="1247"/>
        </w:tabs>
        <w:ind w:firstLine="567"/>
      </w:pPr>
      <w:r>
        <w:t xml:space="preserve">          Tarybos narys Viktoras Krajinas pritarė, kad Tarybos narys Saulius Jonušas nusišalina nuo klausimo svarstymo, nes sprendimas liečia jo darbo santykius. </w:t>
      </w:r>
    </w:p>
    <w:p w14:paraId="4BD0B5AD" w14:textId="7F9AF01C" w:rsidR="00B41A6D" w:rsidRDefault="00B41A6D" w:rsidP="00471465">
      <w:pPr>
        <w:tabs>
          <w:tab w:val="left" w:pos="1247"/>
        </w:tabs>
        <w:ind w:firstLine="567"/>
      </w:pPr>
      <w:r>
        <w:t xml:space="preserve">          Švietimo, kultūros ir sporto skyriaus vedėja Lidija Rėkašienė: 2022 m. pavasarį įsigaliojo nauji mokyklų tinklo plano rengimo dokumentai. Juose aiškiai nurodyta, kokio dydžio klasių komplektai, mokyklos gali būti. </w:t>
      </w:r>
      <w:r w:rsidR="00E61188">
        <w:t xml:space="preserve">Vienas tokių, negali būti mokyklos, jeigu joje nesimoko 60 </w:t>
      </w:r>
      <w:r w:rsidR="00E61188">
        <w:lastRenderedPageBreak/>
        <w:t xml:space="preserve">mokinių. Tokiu atveju, kai nėra 60 mokinių, mokykla gali tapti skyriumi, bet su sąlyga, kad klasėse mokosi bent po 8 pagrindinio ugdymo mokinius arba po 12 vidurinio ugdymo mokinių. Jeigu nesusidaro toks skaičius mokinių, Švietimo, informacinių technologijų centras tokios klasės neregistruos švietimo sistemoje ir ta klasė finansavimo iš valstybės biudžeto negaus. </w:t>
      </w:r>
      <w:r w:rsidR="00C80836">
        <w:t>Nauja dar ir tai, kad negali būti jungtinių nuo 5 iki 8 klasės jungtinių klasių komplektų. Daugelį metų Medingėnų skyriuje mokiniai mokėsi jungtinėse klasėse. Nuo to kenčia mokiniai ir mokytojai</w:t>
      </w:r>
      <w:r w:rsidR="00520713">
        <w:t>. Atsižvelgdami į teisės aktus, parengėme mokyklų tinklo pertvarkos planą su visais jį pagrindžiančiais faktais: gimusių vaikų, esamų vaikų skaičius, ugdymo rodikliai</w:t>
      </w:r>
      <w:r w:rsidR="009441AF">
        <w:t xml:space="preserve"> ir t. t. Pagal planą, Medingėnų skyrius lieka tik pradinio ugdymo skyriumi, o Ž</w:t>
      </w:r>
      <w:r w:rsidR="00884805">
        <w:t>a</w:t>
      </w:r>
      <w:r w:rsidR="009441AF">
        <w:t xml:space="preserve">davinių pagrindinės mokykla likviduojama. Apie mokinių skaičių diskutavome su mokyklų vadovais. Daugelis Žadvainių pagrindinės mokyklos mokinių yra atsivežama iš aplinkinių vietovių: Judrėnų, Veiviržėnų, Tverų ir pan. Turbūt visi pastebėjote, kad ryte dalis mokinių atvežama į Rietavo Lauryno Ivinskio gimnaziją, bet dalis mokinių išvežama į Žadvainius. </w:t>
      </w:r>
      <w:r w:rsidR="002C6626">
        <w:t xml:space="preserve">Buvo mintis Žadvainių pagrindinę mokyklą palikti Rietavo Lauryno Ivinskio gimnazijos skyriumi, bet mokinių iš mokyklos vežti į skyrių negalima. Visi žinome, kad daugelis Žadvainių pagrindinės mokyklos mokinių buvo iš socialinės rizikos šeimų, jiems geriau mokytis mažesnėse klasėse, bet, deja, pagal dabar galiojančius įstatymus, to būti nebegali, nes mokykla nesurenka reikiamo kiekio mokinių. </w:t>
      </w:r>
    </w:p>
    <w:p w14:paraId="32865E8E" w14:textId="49DE5A8B" w:rsidR="002C6626" w:rsidRDefault="002C6626" w:rsidP="00471465">
      <w:pPr>
        <w:tabs>
          <w:tab w:val="left" w:pos="1247"/>
        </w:tabs>
        <w:ind w:firstLine="567"/>
      </w:pPr>
      <w:r>
        <w:t xml:space="preserve">         Tarybos narys Vytautas Blažaitis: išklausėme vieną nuomonę, pasidarė aiškiau. Norėtume išklausyti Žadavinių pagrindinės mokyklos direktorių</w:t>
      </w:r>
      <w:r w:rsidR="004D434D">
        <w:t>. Norisi išgirsti, kas bus daroma su pastatais, infrastruktūra?</w:t>
      </w:r>
    </w:p>
    <w:p w14:paraId="724458C4" w14:textId="0276FEA9" w:rsidR="004D434D" w:rsidRDefault="004D434D" w:rsidP="00471465">
      <w:pPr>
        <w:tabs>
          <w:tab w:val="left" w:pos="1247"/>
        </w:tabs>
        <w:ind w:firstLine="567"/>
      </w:pPr>
      <w:r>
        <w:t xml:space="preserve">          Tarybos narys Viktoras Krajinas: blogai, kai yra tokia situacija, bet tai valdžios sprendimai. Noriu paklausti Švietimo, kultūros ir sporto skyriaus vedėjos Lidijos Rėkašienės, bet nežinau, ar ji atsakys, nes nežino, iš kur atvažiuoja į Žadvainių pagrindinę mokyklą mokiniai. Ar buvo analizuojama, kaip minėta pertvarka palies gretimų miestelių mokinius? </w:t>
      </w:r>
    </w:p>
    <w:p w14:paraId="2A145364" w14:textId="6B206242" w:rsidR="004D434D" w:rsidRDefault="004D434D" w:rsidP="00471465">
      <w:pPr>
        <w:tabs>
          <w:tab w:val="left" w:pos="1247"/>
        </w:tabs>
        <w:ind w:firstLine="567"/>
      </w:pPr>
      <w:r>
        <w:t xml:space="preserve">          Švietimo, kultūros ir sporto skyriaus vedėja Lidija Rėkašienė: Judrėnai priklauso Klaipėdos rajono savivaldybei, kuri rengia savo mokyklų tinklo pertvarkos planą. </w:t>
      </w:r>
      <w:r w:rsidR="00CE0ECA">
        <w:t xml:space="preserve">Ji nebus suinteresuota vežti mokinius į kitą savivaldybę. Mokinius jie perkels į artimiausias mokyklas savo rajone. </w:t>
      </w:r>
    </w:p>
    <w:p w14:paraId="54665EEF" w14:textId="4B837889" w:rsidR="00CE0ECA" w:rsidRDefault="00CE0ECA" w:rsidP="00471465">
      <w:pPr>
        <w:tabs>
          <w:tab w:val="left" w:pos="1247"/>
        </w:tabs>
        <w:ind w:firstLine="567"/>
      </w:pPr>
      <w:r>
        <w:t xml:space="preserve">          Tarybos narys Jonas Eugenijus Bačinskas atkreipė dėmesį į tai, kad retas atvejis, kai savivaldybės mokyklų brandos egzaminų vidurkis yra aukštesnis už šalies vidurkį. O tai parodo visą mokyklų esmę – mokytojų negebėjimas ar nenoras išmokyti mokinį. </w:t>
      </w:r>
      <w:r w:rsidR="005E1D55">
        <w:t xml:space="preserve">O gal yra ir kitų priežasčių? Rezultatus reiktų analizuoti labai atidžiai, ilgai ir gal net skausmingai. Reikėtų net mokytojų kompetencijas tikrinti. </w:t>
      </w:r>
    </w:p>
    <w:p w14:paraId="6797F6E6" w14:textId="108286CF" w:rsidR="004D434D" w:rsidRDefault="004D434D" w:rsidP="00471465">
      <w:pPr>
        <w:tabs>
          <w:tab w:val="left" w:pos="1247"/>
        </w:tabs>
        <w:ind w:firstLine="567"/>
      </w:pPr>
      <w:r>
        <w:t xml:space="preserve">        </w:t>
      </w:r>
      <w:r w:rsidR="005E1D55">
        <w:t xml:space="preserve"> </w:t>
      </w:r>
      <w:r>
        <w:t xml:space="preserve"> </w:t>
      </w:r>
      <w:bookmarkStart w:id="15" w:name="_Hlk103168951"/>
      <w:r w:rsidR="005E1D55">
        <w:t xml:space="preserve">Švietimo, kultūros ir sporto skyriaus vedėja Lidija Rėkašienė: </w:t>
      </w:r>
      <w:bookmarkEnd w:id="15"/>
      <w:r w:rsidR="005E1D55">
        <w:t xml:space="preserve">egzaminų rezultatai labai priklauso nuo mokyklų tinklo sutvarkymo. Mūsų savivaldybės moksleivių rezultatai prasti todėl, kad daugelis jų nuo pirmos klasės mokosi jungtinėse klasėse. „Mažosios“ mokyklos neturi tiek priemonių, kad mokiniai būtų ugdomi ne tik teoriškai, bet ir praktiškai. Tinko sutvarkymas neapima tik moksleivių pavėžėjimą, jis svarbus ir mokinių ugdymo sąlygų gerinimui. </w:t>
      </w:r>
      <w:r w:rsidR="00593501">
        <w:t>Jeigu mokosi mažiau mokinių, vadinasi, mažesnės ir dalykų</w:t>
      </w:r>
      <w:r w:rsidR="000B2C6F">
        <w:t>,</w:t>
      </w:r>
      <w:r w:rsidR="00593501">
        <w:t xml:space="preserve"> </w:t>
      </w:r>
      <w:r w:rsidR="000B2C6F">
        <w:t xml:space="preserve">mokymosi formų  </w:t>
      </w:r>
      <w:r w:rsidR="00593501">
        <w:t>pasirinkimo</w:t>
      </w:r>
      <w:r w:rsidR="000B2C6F">
        <w:t xml:space="preserve"> </w:t>
      </w:r>
      <w:r w:rsidR="00593501">
        <w:t xml:space="preserve">galimybės. </w:t>
      </w:r>
    </w:p>
    <w:p w14:paraId="7A7A7462" w14:textId="700E8837" w:rsidR="000B2C6F" w:rsidRDefault="000B2C6F" w:rsidP="00471465">
      <w:pPr>
        <w:tabs>
          <w:tab w:val="left" w:pos="1247"/>
        </w:tabs>
        <w:ind w:firstLine="567"/>
      </w:pPr>
      <w:r>
        <w:t xml:space="preserve">          Savivaldybės meras Antanas Černeckis replikavo, kad absoliutinti moksleivių iš taip vadinamų „mažųjų“ mokyklų, kad jie silpnai mokosi, negalima. Ateina visokių moksleivių. Yra ir gabių, daug pasiekusių, kurie mokslus baigė kaimo mokyklose. </w:t>
      </w:r>
      <w:r w:rsidR="00A52117">
        <w:t>Žadvainių pagrindinės mokyklos moksleiviai auga įvairiose šeimose. Yra tokių, kuriuos buvo būtina „išvežti“ bent trumpam iš šeimos. Mokykla atliko socialinį vaidmenį. Grįžtant prie mokyklos uždarymo yra ir kitas svarbus klausimas, ką daryti su mokytojais? Ką darysime, jeigu jie rugsėjo mėn. ateis į darbą ir nebus nė vieno mokinio? Kas toliau bus su mokykla? Matyt, turėsime pusmetį skirti darbuotoją, kuris prižiūrėtų aplinką, o paskui rengti privatizavimui. Vieta tinkama, graži.</w:t>
      </w:r>
    </w:p>
    <w:p w14:paraId="788CA030" w14:textId="56840A99" w:rsidR="00A52117" w:rsidRDefault="00A52117" w:rsidP="00471465">
      <w:pPr>
        <w:tabs>
          <w:tab w:val="left" w:pos="1247"/>
        </w:tabs>
        <w:ind w:firstLine="567"/>
      </w:pPr>
      <w:r>
        <w:t xml:space="preserve">           Tarybos narys Viktoras Krajinas: gal žinote, kokios tėvų nuotaikos? Kur eis mokiniai po mokyklos uždarymo? </w:t>
      </w:r>
      <w:r w:rsidR="00350FFB">
        <w:t>Ir dar turiu repliką mero išsakytai minčiai apie mokytojus. Man mokytojas – kaip gydytojas, davęs Hipokrato priesaiką. Gal ir mokytojai galėtų pasiaukoti dėl mokinių?</w:t>
      </w:r>
    </w:p>
    <w:p w14:paraId="22976F91" w14:textId="0B66D57B" w:rsidR="00350FFB" w:rsidRDefault="00350FFB" w:rsidP="00471465">
      <w:pPr>
        <w:tabs>
          <w:tab w:val="left" w:pos="1247"/>
        </w:tabs>
        <w:ind w:firstLine="567"/>
      </w:pPr>
      <w:r>
        <w:lastRenderedPageBreak/>
        <w:t xml:space="preserve">           Švietimo, kultūros ir sporto skyriaus vedėja Lidija Rėkašienė: daugelis mokytojų dirba antraeilėse pareigose. Tik nedaugeliui jų darbas šioje mokykloje yra pagrindinis, todėl ir keliame klausimą dėl mokyklos uždarymo anksčiau, kad jie galėtų per vasarą paieškoti darbo kitur. </w:t>
      </w:r>
    </w:p>
    <w:p w14:paraId="0318906D" w14:textId="563C9334" w:rsidR="00350FFB" w:rsidRDefault="00350FFB" w:rsidP="00471465">
      <w:pPr>
        <w:tabs>
          <w:tab w:val="left" w:pos="1247"/>
        </w:tabs>
        <w:ind w:firstLine="567"/>
      </w:pPr>
      <w:r>
        <w:t xml:space="preserve">          Savivaldybės meras Antanas Černeckis: susitikimuose sprendžiant  mokyklos ateities klausimą dalyvavo ir dalis tėvų. Kokios nuotaikos? Tokios kaip ir mano. Ką galime pakeisti, jeigu vietinių vaikų yra tik dešimt?</w:t>
      </w:r>
    </w:p>
    <w:p w14:paraId="6CE81013" w14:textId="5349A335" w:rsidR="00F159CA" w:rsidRDefault="00F159CA" w:rsidP="00471465">
      <w:pPr>
        <w:tabs>
          <w:tab w:val="left" w:pos="1247"/>
        </w:tabs>
        <w:ind w:firstLine="567"/>
      </w:pPr>
      <w:r>
        <w:t xml:space="preserve">           Tarybos narė Vaida Vaičikauskienė: pasidžiaugiau Tverų gimnazijos brandos egzaminų rezultatais. Jie tampa konkurencingi. Kodėl nekomplektuojama 11 klasė?</w:t>
      </w:r>
    </w:p>
    <w:p w14:paraId="1D04915F" w14:textId="0861F84A" w:rsidR="00F159CA" w:rsidRDefault="00F159CA" w:rsidP="00471465">
      <w:pPr>
        <w:tabs>
          <w:tab w:val="left" w:pos="1247"/>
        </w:tabs>
        <w:ind w:firstLine="567"/>
      </w:pPr>
      <w:r>
        <w:t xml:space="preserve">            Švietimo, kultūros ir sporto skyriaus vedėja Lidija Rėkašienė: turi būti 12 mokinių, bet nuo 2025 m. rugsėjo 1 d. mokykla reorganizuojama į pagrindinę mokyklą, nes trejus metus mokykla turės tik po vieną abiturientų klasę. O dėl egzaminų rezultatų: Tverų gimnazija dvejus metus dalyvauja Kokybės </w:t>
      </w:r>
      <w:r w:rsidR="005F2ACF">
        <w:t>krepšelio</w:t>
      </w:r>
      <w:r>
        <w:t xml:space="preserve"> programoje</w:t>
      </w:r>
      <w:r w:rsidR="005F2ACF">
        <w:t xml:space="preserve">. Į veiklas įtraukti ne tik mokytojai, bet ir mokiniai, jų tėvai. </w:t>
      </w:r>
    </w:p>
    <w:p w14:paraId="634FE966" w14:textId="2DB98017" w:rsidR="00A52117" w:rsidRDefault="00A52117" w:rsidP="00471465">
      <w:pPr>
        <w:tabs>
          <w:tab w:val="left" w:pos="1247"/>
        </w:tabs>
        <w:ind w:firstLine="567"/>
      </w:pPr>
      <w:r>
        <w:t xml:space="preserve">          Laikinai einantis Žadvainių pagrindinės mokyklos direktoriaus pareigas Sigitas Kažukauskas: </w:t>
      </w:r>
      <w:r w:rsidR="005F2ACF">
        <w:t xml:space="preserve">2022 m. rugsėjo 1 d. turėtume turėti 58 mokinius. </w:t>
      </w:r>
      <w:r w:rsidR="007C3495">
        <w:t xml:space="preserve">Iš jų 37 yra iš socialinės rizikos šeimų. 14 turi didelių spec. ugdymosi poreikių, 3 – vidutinių spec. poreikių.  Mūsų mokyklos PUPP rezultatai yra šiek tiek žemiau šalies vidurkio. Mano manymu, tokia mokykla turi būti, nes mokiniams reikia bendrabučio, jie viskuo aprūpinti, jaučiasi mokykloje saugūs, tėvai patenkinti. </w:t>
      </w:r>
      <w:r w:rsidR="002362A9">
        <w:t xml:space="preserve">Dėl moksleivių pavėžėjimo: skambinau į Švietimo, mokslo ir sporto ministeriją. Visi žinote, kad iš kaimo vaikai, gyvenantys toliau negu trys kilometrai, turi būti atvežami į mokyklą. Bet niekur nėra parašyta dėl mokinių pavėžėjimo iš miesto į kaimą. </w:t>
      </w:r>
      <w:r w:rsidR="00AD6DFA">
        <w:t>Jūs turėsite priimti sprendimą, bet ar nors vienas Tarybos narys, išskyrus tuos, kurie dirbo arba tebedirba mokykloje, lankėtės pas mus? Ar žinote, kokias turime patalpas, priemones? Apie mokytojus: ministerijoms nesvarbu mūsų mokytojai. Mes, vietiniai, žinome, kokia pas mus situacija. 25 mokytojai „išeis į gatvę“.</w:t>
      </w:r>
      <w:r w:rsidR="00F13E88">
        <w:t xml:space="preserve"> Jeigu jūs turėtumėte vaiką su spec. poreikiais ir jis lankytų mūsų mokyklą, jam čia patiktų, kaip tada balsuotumėt? Pagal partinį įsitikinimą, ministerijos nurodytus skaičius ar pagal sąžinę?</w:t>
      </w:r>
    </w:p>
    <w:p w14:paraId="4073B0B2" w14:textId="41F68E54" w:rsidR="00F13E88" w:rsidRDefault="00F13E88" w:rsidP="00471465">
      <w:pPr>
        <w:tabs>
          <w:tab w:val="left" w:pos="1247"/>
        </w:tabs>
        <w:ind w:firstLine="567"/>
      </w:pPr>
      <w:r>
        <w:t xml:space="preserve">          Savivaldybės meras Antanas Černeckis: suprantame jūsų situaciją, skausmą, jokių partinių sprendimų, susitarimų nėra. Tai – realybė. Visoje šalyje daroma reforma, mes esame jos dalis. Kitokio sprendimo neturime.</w:t>
      </w:r>
      <w:r w:rsidR="000C0BCA">
        <w:t xml:space="preserve"> Padėkojo direktoriui už indėlį, rūpinimąsi mokykla. Akcentuoju svarbius momentus: turime užsakyti lėšas išeitinėms išmokoms mokėti. Neužsakius jų rudenį neturėsime, iš ko mokėti kompensacijas. Lėšų, neužregistravus klasių komplektų,</w:t>
      </w:r>
      <w:r w:rsidR="00C64B64">
        <w:t xml:space="preserve"> negausime, liks tik Savivaldybės biudžetas. Turime 58 mokinius, todėl neturime teisės nevykdyti LR Vyriausybės nutarimų. </w:t>
      </w:r>
      <w:r w:rsidR="00C869F5">
        <w:t xml:space="preserve">Turėjome pasitarimą, kur analizavome, iš kur atvyksta mokiniai. Rietavo Lauryno Ivinskio gimnazija negali vežti vaikų į filialą, t. y. dirbtinai </w:t>
      </w:r>
      <w:r w:rsidR="000C0BCA">
        <w:t xml:space="preserve"> </w:t>
      </w:r>
      <w:r w:rsidR="00C869F5">
        <w:t xml:space="preserve">išlaikyti mokyklą. </w:t>
      </w:r>
    </w:p>
    <w:p w14:paraId="2ABEF772" w14:textId="2BC014F9" w:rsidR="00C869F5" w:rsidRDefault="00C869F5" w:rsidP="00471465">
      <w:pPr>
        <w:tabs>
          <w:tab w:val="left" w:pos="1247"/>
        </w:tabs>
        <w:ind w:firstLine="567"/>
      </w:pPr>
      <w:r>
        <w:t xml:space="preserve">           Tarybos narė Vaida Vaičikauskienė: suprantu direktoriaus emocijas. Turbūt vienintelis įstaigos vadovas, kuris važinėja </w:t>
      </w:r>
      <w:r w:rsidR="008F40AC">
        <w:t xml:space="preserve">po kaimus ieškodamas mokinių. Sprendimas nėra lengvas. Aš, kaip pagalbos mokiniui specialistė, turiu atkreipti dėmesį į tai, kad nuo 2024 m. prasideda įtraukusis mokymas, kada į mokyklas turės būti priimti ir su sunkia negalia, ir elgesio problemų turintys mokiniai. Jeigu turėčiau vaiką su spec. poreikiais, tikrai norėčiau, kad jis mokytųsi šioje mokykloje, nes tokios priežiūros niekur kitur nėra. Kvietė balsuoti </w:t>
      </w:r>
      <w:r w:rsidR="00C7598D">
        <w:t>pasitelkiant protu, o ne emocijomis.</w:t>
      </w:r>
    </w:p>
    <w:p w14:paraId="4E76C07F" w14:textId="32A40362" w:rsidR="00593501" w:rsidRDefault="00C7598D" w:rsidP="00C7598D">
      <w:pPr>
        <w:tabs>
          <w:tab w:val="left" w:pos="1247"/>
        </w:tabs>
        <w:ind w:firstLine="567"/>
      </w:pPr>
      <w:r>
        <w:t xml:space="preserve">            Savivaldybės meras Antanas Černeckis kvietė balsuoti.</w:t>
      </w:r>
      <w:r w:rsidR="00593501">
        <w:t xml:space="preserve">  </w:t>
      </w:r>
    </w:p>
    <w:bookmarkEnd w:id="14"/>
    <w:p w14:paraId="7847E060" w14:textId="289E4014" w:rsidR="00DA3E56" w:rsidRDefault="00C7598D" w:rsidP="00C7598D">
      <w:pPr>
        <w:tabs>
          <w:tab w:val="left" w:pos="1247"/>
        </w:tabs>
        <w:ind w:firstLine="0"/>
        <w:rPr>
          <w:szCs w:val="24"/>
        </w:rPr>
      </w:pPr>
      <w:r>
        <w:t xml:space="preserve">                     </w:t>
      </w:r>
      <w:r w:rsidR="009359BF">
        <w:t xml:space="preserve"> </w:t>
      </w:r>
      <w:r w:rsidR="00DA3E56" w:rsidRPr="0048099C">
        <w:rPr>
          <w:szCs w:val="24"/>
        </w:rPr>
        <w:t xml:space="preserve">Balsuota už pateiktą sprendimo projektą – </w:t>
      </w:r>
      <w:r>
        <w:rPr>
          <w:szCs w:val="24"/>
        </w:rPr>
        <w:t>5</w:t>
      </w:r>
      <w:r w:rsidR="00DA3E56" w:rsidRPr="0048099C">
        <w:rPr>
          <w:szCs w:val="24"/>
        </w:rPr>
        <w:t xml:space="preserve"> už</w:t>
      </w:r>
      <w:r w:rsidR="00EE5388">
        <w:rPr>
          <w:szCs w:val="24"/>
        </w:rPr>
        <w:t xml:space="preserve">, </w:t>
      </w:r>
      <w:r>
        <w:rPr>
          <w:szCs w:val="24"/>
        </w:rPr>
        <w:t xml:space="preserve">9 susilaikė (Juozas Barsteiga, Vytautas Blažaitis, Albinas Bružinskis, Antanas Černeckis, Eglė Fabijonavičienė, Viktoras Krajinas, Algimantas Mickus, Jonas Rekašius, </w:t>
      </w:r>
      <w:r w:rsidR="00DB7882">
        <w:rPr>
          <w:szCs w:val="24"/>
        </w:rPr>
        <w:t>Vaida Vaičikauskienė)</w:t>
      </w:r>
      <w:r w:rsidR="00EE5388">
        <w:rPr>
          <w:szCs w:val="24"/>
        </w:rPr>
        <w:t>.</w:t>
      </w:r>
    </w:p>
    <w:p w14:paraId="40028620" w14:textId="0F978584" w:rsidR="00DB7882" w:rsidRDefault="00DB7882" w:rsidP="00C7598D">
      <w:pPr>
        <w:tabs>
          <w:tab w:val="left" w:pos="1247"/>
        </w:tabs>
        <w:ind w:firstLine="0"/>
        <w:rPr>
          <w:szCs w:val="24"/>
        </w:rPr>
      </w:pPr>
      <w:r>
        <w:rPr>
          <w:szCs w:val="24"/>
        </w:rPr>
        <w:t xml:space="preserve">                    Savivaldybės meras Antanas Černeckis: sprendimas nepriimtas. Teks rinktis iš naujo, nes lėšų poreikį kompensacijoms mokėti reik</w:t>
      </w:r>
      <w:r w:rsidR="00884805">
        <w:rPr>
          <w:szCs w:val="24"/>
        </w:rPr>
        <w:t>ė</w:t>
      </w:r>
      <w:r>
        <w:rPr>
          <w:szCs w:val="24"/>
        </w:rPr>
        <w:t>s pateikti iki gegužės 1 d. Siūlykite, ką daryti.</w:t>
      </w:r>
    </w:p>
    <w:p w14:paraId="03C40D61" w14:textId="1AB64226" w:rsidR="00DB7882" w:rsidRDefault="00DB7882" w:rsidP="00C7598D">
      <w:pPr>
        <w:tabs>
          <w:tab w:val="left" w:pos="1247"/>
        </w:tabs>
        <w:ind w:firstLine="0"/>
        <w:rPr>
          <w:szCs w:val="24"/>
        </w:rPr>
      </w:pPr>
      <w:r>
        <w:rPr>
          <w:szCs w:val="24"/>
        </w:rPr>
        <w:t xml:space="preserve">                     Rietavo Lauryno Ivinskio gimnazijos direktorė Alma Lengvenienė: turiu daug patirčių su mokyklų uždarymais. Kalbėsiu ne kaip gimnazijos direktorė, o kaip pilietė. Turime gerbti Žadvainų žmones. </w:t>
      </w:r>
      <w:r w:rsidR="00096631">
        <w:rPr>
          <w:szCs w:val="24"/>
        </w:rPr>
        <w:t xml:space="preserve">Žinau, ką reiškia dirbti įstaigoje 40 metų ir žinoti, kad ji uždaroma. Viltis rusena, bet logika tokia, kad nieko nebus. Buvau nuvykusi į susitikimą su mokyklos bendruomene. Jie buvo tokios nuomonės, kad geriau dabar aiškus sprendimas, negu nežinia. </w:t>
      </w:r>
      <w:r w:rsidR="00C877B9">
        <w:rPr>
          <w:szCs w:val="24"/>
        </w:rPr>
        <w:t xml:space="preserve">Kaip menama mokykla ji gali būti ir vaikai į ją, kaip atskirą mokyklą, pabrėžiu ne skyrių, vaikai gali būti vežami iš miesto į kaimą. </w:t>
      </w:r>
      <w:r w:rsidR="00C877B9">
        <w:rPr>
          <w:szCs w:val="24"/>
        </w:rPr>
        <w:lastRenderedPageBreak/>
        <w:t>Į filialą iš teritorijos, kuri priskirta pagrindinei mokyklai, mokinių vežioti negalima. Tai prilygsta bandymui generuoti daugiau mokinio krepšelio lėšų.</w:t>
      </w:r>
      <w:r w:rsidR="00B222AE">
        <w:rPr>
          <w:szCs w:val="24"/>
        </w:rPr>
        <w:t xml:space="preserve"> Svarstykime, ką daryti, nes atsakymo reikia čia ir dabar: vaikams</w:t>
      </w:r>
      <w:r w:rsidR="00C877B9">
        <w:rPr>
          <w:szCs w:val="24"/>
        </w:rPr>
        <w:t xml:space="preserve"> </w:t>
      </w:r>
      <w:r w:rsidR="00B222AE">
        <w:rPr>
          <w:szCs w:val="24"/>
        </w:rPr>
        <w:t>, mokytojams, aptarnaujančiam personalui. Kur jie eis? Ką reiškia ‚susilaikau“? Vadinasi, aš to klausimo nesuprantu. Jeigu balsuoju „prieš“, aš jį suprantu, bet man jis nepriimtinas. Jeigu klausimą išmanau ir jis man priimtinas, balsuoju „už“. Gerbiami Tarybos nariai, turėkite visi savo nuomonę.</w:t>
      </w:r>
    </w:p>
    <w:p w14:paraId="5D1461C0" w14:textId="6B477722" w:rsidR="00B222AE" w:rsidRDefault="00B222AE" w:rsidP="00C7598D">
      <w:pPr>
        <w:tabs>
          <w:tab w:val="left" w:pos="1247"/>
        </w:tabs>
        <w:ind w:firstLine="0"/>
        <w:rPr>
          <w:szCs w:val="24"/>
        </w:rPr>
      </w:pPr>
      <w:r>
        <w:rPr>
          <w:szCs w:val="24"/>
        </w:rPr>
        <w:t xml:space="preserve">                    Tarybos narys Juozas Barsteiga: Taryboje yra pozicija ir opoz</w:t>
      </w:r>
      <w:r w:rsidR="00E56B34">
        <w:rPr>
          <w:szCs w:val="24"/>
        </w:rPr>
        <w:t>i</w:t>
      </w:r>
      <w:r>
        <w:rPr>
          <w:szCs w:val="24"/>
        </w:rPr>
        <w:t>cija. Nereikia norėti, kad opozicija balsuotų „už“, kai pozicija nebalsuoja „už“.</w:t>
      </w:r>
    </w:p>
    <w:p w14:paraId="2FB23C54" w14:textId="02C82B1A" w:rsidR="00E56B34" w:rsidRDefault="00E56B34" w:rsidP="00C7598D">
      <w:pPr>
        <w:tabs>
          <w:tab w:val="left" w:pos="1247"/>
        </w:tabs>
        <w:ind w:firstLine="0"/>
        <w:rPr>
          <w:szCs w:val="24"/>
        </w:rPr>
      </w:pPr>
      <w:r>
        <w:rPr>
          <w:szCs w:val="24"/>
        </w:rPr>
        <w:t xml:space="preserve">                    Tarybos narys Jonas Eugenijus Bačinskas: bet koks sprendimo atidėjimas prilygsta žaizdai, kuriai neleidžiama užgyti. </w:t>
      </w:r>
    </w:p>
    <w:p w14:paraId="542A40E9" w14:textId="71AD502B" w:rsidR="00F84308" w:rsidRDefault="00F84308" w:rsidP="00C7598D">
      <w:pPr>
        <w:tabs>
          <w:tab w:val="left" w:pos="1247"/>
        </w:tabs>
        <w:ind w:firstLine="0"/>
        <w:rPr>
          <w:szCs w:val="24"/>
        </w:rPr>
      </w:pPr>
      <w:r>
        <w:rPr>
          <w:szCs w:val="24"/>
        </w:rPr>
        <w:t xml:space="preserve">                    Tarybos narys Alfredas Mockus pasiūlė skelbti pertrauką.</w:t>
      </w:r>
    </w:p>
    <w:p w14:paraId="7CFC74CC" w14:textId="3526FB71" w:rsidR="00DB7882" w:rsidRDefault="00DB7882" w:rsidP="00C7598D">
      <w:pPr>
        <w:tabs>
          <w:tab w:val="left" w:pos="1247"/>
        </w:tabs>
        <w:ind w:firstLine="0"/>
        <w:rPr>
          <w:szCs w:val="24"/>
        </w:rPr>
      </w:pPr>
      <w:r>
        <w:rPr>
          <w:szCs w:val="24"/>
        </w:rPr>
        <w:t xml:space="preserve"> </w:t>
      </w:r>
      <w:r w:rsidR="00F84308">
        <w:rPr>
          <w:szCs w:val="24"/>
        </w:rPr>
        <w:t xml:space="preserve"> </w:t>
      </w:r>
    </w:p>
    <w:p w14:paraId="3388E156" w14:textId="6EC97545" w:rsidR="00F84308" w:rsidRDefault="00F84308" w:rsidP="00C7598D">
      <w:pPr>
        <w:tabs>
          <w:tab w:val="left" w:pos="1247"/>
        </w:tabs>
        <w:ind w:firstLine="0"/>
        <w:rPr>
          <w:szCs w:val="24"/>
        </w:rPr>
      </w:pPr>
      <w:r>
        <w:rPr>
          <w:szCs w:val="24"/>
        </w:rPr>
        <w:t xml:space="preserve">                    Skelbiama 15 min. pertrauka.</w:t>
      </w:r>
    </w:p>
    <w:p w14:paraId="41A4B8B9" w14:textId="674F7755" w:rsidR="00F84308" w:rsidRDefault="00F84308" w:rsidP="00C7598D">
      <w:pPr>
        <w:tabs>
          <w:tab w:val="left" w:pos="1247"/>
        </w:tabs>
        <w:ind w:firstLine="0"/>
        <w:rPr>
          <w:szCs w:val="24"/>
        </w:rPr>
      </w:pPr>
    </w:p>
    <w:p w14:paraId="6EA1E7D2" w14:textId="75FA6B10" w:rsidR="00F84308" w:rsidRDefault="00F84308" w:rsidP="00C7598D">
      <w:pPr>
        <w:tabs>
          <w:tab w:val="left" w:pos="1247"/>
        </w:tabs>
        <w:ind w:firstLine="0"/>
        <w:rPr>
          <w:szCs w:val="24"/>
        </w:rPr>
      </w:pPr>
      <w:r>
        <w:rPr>
          <w:szCs w:val="24"/>
        </w:rPr>
        <w:t xml:space="preserve">                    Savivaldybės meras Antanas Černeckis: paaiškėjus naujiems argumentams, pasitarę pertraukos metu, siūlau klausimą svarstyti iš naujo. </w:t>
      </w:r>
      <w:r w:rsidR="009359BF">
        <w:rPr>
          <w:szCs w:val="24"/>
        </w:rPr>
        <w:t>Turime balsuoti dėl to, kad atšauki</w:t>
      </w:r>
      <w:r w:rsidR="00884805">
        <w:rPr>
          <w:szCs w:val="24"/>
        </w:rPr>
        <w:t>a</w:t>
      </w:r>
      <w:r w:rsidR="009359BF">
        <w:rPr>
          <w:szCs w:val="24"/>
        </w:rPr>
        <w:t>me pirminį balsavimą ir grįžti prie klausimo svarstymo iš naujo.</w:t>
      </w:r>
    </w:p>
    <w:p w14:paraId="0A60FB2B" w14:textId="5F100A44" w:rsidR="009359BF" w:rsidRDefault="009359BF" w:rsidP="00C7598D">
      <w:pPr>
        <w:tabs>
          <w:tab w:val="left" w:pos="1247"/>
        </w:tabs>
        <w:ind w:firstLine="0"/>
        <w:rPr>
          <w:szCs w:val="24"/>
        </w:rPr>
      </w:pPr>
      <w:r>
        <w:rPr>
          <w:szCs w:val="24"/>
        </w:rPr>
        <w:t xml:space="preserve">                    Balsuota už tai, kad pirminis balsavimas dėl </w:t>
      </w:r>
      <w:r>
        <w:t>Rietavo savivaldybės švietimo įstaigų tinklo pertvarkos 2022-2026 metų bendrojo plano patvirtinimo atšaukiamas – 17 „už“.</w:t>
      </w:r>
    </w:p>
    <w:p w14:paraId="01C09930" w14:textId="4F8702BF" w:rsidR="00F84308" w:rsidRDefault="00F84308" w:rsidP="00C7598D">
      <w:pPr>
        <w:tabs>
          <w:tab w:val="left" w:pos="1247"/>
        </w:tabs>
        <w:ind w:firstLine="0"/>
        <w:rPr>
          <w:szCs w:val="24"/>
        </w:rPr>
      </w:pPr>
      <w:r>
        <w:rPr>
          <w:szCs w:val="24"/>
        </w:rPr>
        <w:t xml:space="preserve">                    Švietimo, kultūros ir sporto skyriaus vedėja Lidija Rėkašienė: </w:t>
      </w:r>
      <w:r w:rsidR="00511E1D">
        <w:rPr>
          <w:szCs w:val="24"/>
        </w:rPr>
        <w:t>jeigu sprendimo nepriimtumėt, pažiūrėkite, kokios klasės nebus formuojamos. 2022-2023 m. m. Nebeliktų mokykloje 1, 4, 6, , 7, 10 klasių. Ar mokytojams būtų sudarytas darbo krūvis??</w:t>
      </w:r>
    </w:p>
    <w:p w14:paraId="335A7954" w14:textId="0B77158E" w:rsidR="001E5025" w:rsidRPr="0048099C" w:rsidRDefault="001E5025" w:rsidP="001E5025">
      <w:pPr>
        <w:tabs>
          <w:tab w:val="left" w:pos="0"/>
          <w:tab w:val="left" w:pos="993"/>
        </w:tabs>
        <w:contextualSpacing/>
        <w:rPr>
          <w:szCs w:val="24"/>
        </w:rPr>
      </w:pPr>
      <w:r>
        <w:rPr>
          <w:szCs w:val="24"/>
        </w:rPr>
        <w:t xml:space="preserve">        </w:t>
      </w:r>
      <w:r w:rsidRPr="0048099C">
        <w:rPr>
          <w:szCs w:val="24"/>
        </w:rPr>
        <w:t>Balsuota už pateiktą sprendimo projektą – 1</w:t>
      </w:r>
      <w:r>
        <w:rPr>
          <w:szCs w:val="24"/>
        </w:rPr>
        <w:t>2</w:t>
      </w:r>
      <w:r w:rsidRPr="0048099C">
        <w:rPr>
          <w:szCs w:val="24"/>
        </w:rPr>
        <w:t xml:space="preserve"> už</w:t>
      </w:r>
      <w:r>
        <w:rPr>
          <w:szCs w:val="24"/>
        </w:rPr>
        <w:t>, 2 „prieš“ (Viktoras Krajinas, Vaida Vaičikauskienė)</w:t>
      </w:r>
      <w:r w:rsidRPr="0048099C">
        <w:rPr>
          <w:szCs w:val="24"/>
        </w:rPr>
        <w:t>.</w:t>
      </w:r>
    </w:p>
    <w:p w14:paraId="7877AA0C" w14:textId="348DE8BA" w:rsidR="00DA3E56" w:rsidRDefault="00DA3E56" w:rsidP="00DA3E56">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006F0335">
        <w:t xml:space="preserve">  </w:t>
      </w:r>
      <w:r>
        <w:t xml:space="preserve"> </w:t>
      </w:r>
      <w:r w:rsidR="00B766A9">
        <w:t xml:space="preserve"> </w:t>
      </w:r>
      <w:r w:rsidRPr="00F005D4">
        <w:t>NUSPRĘSTA. Priimti sprendimą (pridedama).</w:t>
      </w:r>
    </w:p>
    <w:p w14:paraId="21C39336" w14:textId="77777777" w:rsidR="005A0376" w:rsidRDefault="005A0376" w:rsidP="00DA3E56">
      <w:pPr>
        <w:pStyle w:val="Sraopastraipa"/>
        <w:tabs>
          <w:tab w:val="left" w:pos="1276"/>
        </w:tabs>
        <w:ind w:left="0"/>
        <w:contextualSpacing/>
      </w:pPr>
    </w:p>
    <w:p w14:paraId="292FA001" w14:textId="2F7C40FE" w:rsidR="00321E00" w:rsidRDefault="00321E00" w:rsidP="00152C2D">
      <w:pPr>
        <w:pStyle w:val="Sraopastraipa"/>
        <w:numPr>
          <w:ilvl w:val="0"/>
          <w:numId w:val="19"/>
        </w:numPr>
        <w:tabs>
          <w:tab w:val="left" w:pos="1134"/>
        </w:tabs>
        <w:ind w:left="0" w:firstLine="1134"/>
        <w:contextualSpacing/>
      </w:pPr>
      <w:r>
        <w:t xml:space="preserve"> SVARSTYTA. </w:t>
      </w:r>
      <w:r w:rsidR="005F2ACF">
        <w:t>Valstybės biudžeto lėšų, skirtų išlaidoms, susijusioms su Rietavo savivaldybės mokyklų mokytojų, dirbančių pagal ikimokyklinio, priešmokyklinio, bendrojo ugdymo programas, personalo optimizavimu ir atnaujinimu, apmokėti, paskirstymo tvarkos aprašo patvirtinim</w:t>
      </w:r>
      <w:r>
        <w:t>as.</w:t>
      </w:r>
    </w:p>
    <w:p w14:paraId="57577458" w14:textId="1444B66F" w:rsidR="005F2ACF" w:rsidRDefault="00152C2D" w:rsidP="005F2ACF">
      <w:bookmarkStart w:id="16" w:name="_Hlk97640811"/>
      <w:r>
        <w:t xml:space="preserve">       </w:t>
      </w:r>
      <w:bookmarkStart w:id="17" w:name="_Hlk103176825"/>
      <w:r w:rsidR="005F2ACF">
        <w:t>Švietimo, kultūros ir sporto komiteto pirminink</w:t>
      </w:r>
      <w:r w:rsidR="001E5025">
        <w:t>o pavaduotojas Virgilijus Ruškys</w:t>
      </w:r>
      <w:r w:rsidR="005F2ACF">
        <w:t xml:space="preserve"> </w:t>
      </w:r>
      <w:bookmarkEnd w:id="17"/>
      <w:r>
        <w:t xml:space="preserve">teikė sprendimo projektą – </w:t>
      </w:r>
      <w:bookmarkEnd w:id="16"/>
      <w:r>
        <w:t>p</w:t>
      </w:r>
      <w:r w:rsidRPr="008174A7">
        <w:t xml:space="preserve">atvirtinti </w:t>
      </w:r>
      <w:r w:rsidR="005F2ACF">
        <w:t>Valstybės biudžeto lėšų, skirtų išlaidoms, susijusioms su Rietavo savivaldybės mokyklų mokytojų, dirbančių pagal ikimokyklinio, priešmokyklinio, bendrojo ugdymo programas, personalo optimizavimu ir atnaujinimu, apmokėti, paskirstymo tvarkos aprašą (pridedama).</w:t>
      </w:r>
    </w:p>
    <w:p w14:paraId="2DBB7AFF" w14:textId="1F5A567E" w:rsidR="00321E00" w:rsidRPr="0048099C" w:rsidRDefault="00321E00" w:rsidP="005F2ACF">
      <w:pPr>
        <w:tabs>
          <w:tab w:val="left" w:pos="0"/>
          <w:tab w:val="left" w:pos="993"/>
        </w:tabs>
        <w:contextualSpacing/>
        <w:rPr>
          <w:szCs w:val="24"/>
        </w:rPr>
      </w:pPr>
      <w:r>
        <w:rPr>
          <w:szCs w:val="24"/>
        </w:rPr>
        <w:t xml:space="preserve">       </w:t>
      </w:r>
      <w:r w:rsidRPr="0048099C">
        <w:rPr>
          <w:szCs w:val="24"/>
        </w:rPr>
        <w:t>Balsuota už pateiktą sprendimo projektą – 1</w:t>
      </w:r>
      <w:r w:rsidR="005F2ACF">
        <w:rPr>
          <w:szCs w:val="24"/>
        </w:rPr>
        <w:t>5</w:t>
      </w:r>
      <w:r w:rsidRPr="0048099C">
        <w:rPr>
          <w:szCs w:val="24"/>
        </w:rPr>
        <w:t xml:space="preserve"> už.</w:t>
      </w:r>
    </w:p>
    <w:p w14:paraId="0C6A645A" w14:textId="77777777" w:rsidR="00321E00" w:rsidRDefault="00321E00" w:rsidP="00321E00">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265BE060" w14:textId="77777777" w:rsidR="00321E00" w:rsidRDefault="00321E00" w:rsidP="00321E00">
      <w:pPr>
        <w:pStyle w:val="Sraopastraipa"/>
        <w:tabs>
          <w:tab w:val="left" w:pos="1276"/>
        </w:tabs>
        <w:ind w:left="1134"/>
        <w:contextualSpacing/>
      </w:pPr>
    </w:p>
    <w:p w14:paraId="38FF62D8" w14:textId="72902531" w:rsidR="00321E00" w:rsidRPr="00321E00" w:rsidRDefault="00321E00" w:rsidP="00152C2D">
      <w:pPr>
        <w:pStyle w:val="Sraopastraipa"/>
        <w:numPr>
          <w:ilvl w:val="0"/>
          <w:numId w:val="19"/>
        </w:numPr>
        <w:tabs>
          <w:tab w:val="left" w:pos="1276"/>
        </w:tabs>
        <w:ind w:left="0" w:firstLine="1134"/>
        <w:contextualSpacing/>
      </w:pPr>
      <w:r>
        <w:t xml:space="preserve"> SVARSTYTA. </w:t>
      </w:r>
      <w:r w:rsidR="00F84308">
        <w:rPr>
          <w:iCs/>
        </w:rPr>
        <w:t>Specialiosios tikslinės dotacijos mokymo lėšų, skirtų Rietavo savivaldybei ugdymo reikmėms tenkinti, paskirstymo, perskirstymo ir naudojimo tvarkos patvirtinim</w:t>
      </w:r>
      <w:r>
        <w:rPr>
          <w:iCs/>
        </w:rPr>
        <w:t>as.</w:t>
      </w:r>
    </w:p>
    <w:p w14:paraId="71BE66F2" w14:textId="3FFF58E4" w:rsidR="00511E1D" w:rsidRDefault="002D158E" w:rsidP="00511E1D">
      <w:pPr>
        <w:rPr>
          <w:szCs w:val="24"/>
        </w:rPr>
      </w:pPr>
      <w:r>
        <w:t xml:space="preserve">     </w:t>
      </w:r>
      <w:r w:rsidR="00511E1D">
        <w:t xml:space="preserve"> </w:t>
      </w:r>
      <w:r w:rsidR="001E5025">
        <w:t xml:space="preserve">Švietimo, kultūros ir sporto komiteto pirmininko pavaduotojas Virgilijus Ruškys </w:t>
      </w:r>
      <w:r w:rsidR="00321E00">
        <w:rPr>
          <w:iCs/>
        </w:rPr>
        <w:t>teikė sprendimo projektą –</w:t>
      </w:r>
      <w:r w:rsidR="00321E00" w:rsidRPr="00DA3E56">
        <w:t xml:space="preserve"> </w:t>
      </w:r>
      <w:r w:rsidR="00511E1D">
        <w:t>p</w:t>
      </w:r>
      <w:r w:rsidR="00511E1D">
        <w:rPr>
          <w:szCs w:val="24"/>
        </w:rPr>
        <w:t>atvirtinti Specialiosios tikslinės dotacijos mokymo lėšų, skirtų Rietavo savivaldybei ugdymo reikmėms tenkinti paskirstymo, perskirstymo ir naudojimo tvarką (pridedama).</w:t>
      </w:r>
    </w:p>
    <w:p w14:paraId="308049A7" w14:textId="26049963" w:rsidR="00511E1D" w:rsidRDefault="00511E1D" w:rsidP="00511E1D">
      <w:pPr>
        <w:rPr>
          <w:szCs w:val="24"/>
        </w:rPr>
      </w:pPr>
      <w:r>
        <w:rPr>
          <w:szCs w:val="24"/>
        </w:rPr>
        <w:t xml:space="preserve">      Pripažinti netekusiu galios Rietavo savivaldybės tarybos 2018 m. rugsėjo 20 d. sprendimą Nr. T1-147 „Dėl specialiosios tikslinės dotacijos mokymo lėšų, skirtų Rietavo savivaldybei ugdymo reikmėms tenkinti paskirstymo, perskirstymo ir naudojimo tvarkos patvirtinimo“ su visais pakeitimais.</w:t>
      </w:r>
    </w:p>
    <w:p w14:paraId="6142059D" w14:textId="7E7BF2CD" w:rsidR="002D158E" w:rsidRPr="0048099C" w:rsidRDefault="002D158E" w:rsidP="00511E1D">
      <w:pPr>
        <w:tabs>
          <w:tab w:val="left" w:pos="0"/>
        </w:tabs>
        <w:ind w:firstLine="844"/>
        <w:rPr>
          <w:szCs w:val="24"/>
        </w:rPr>
      </w:pPr>
      <w:r>
        <w:rPr>
          <w:szCs w:val="24"/>
        </w:rPr>
        <w:t xml:space="preserve">     </w:t>
      </w:r>
      <w:r w:rsidRPr="0048099C">
        <w:rPr>
          <w:szCs w:val="24"/>
        </w:rPr>
        <w:t>Balsuota už pateiktą sprendimo projektą – 1</w:t>
      </w:r>
      <w:r w:rsidR="007F09C2">
        <w:rPr>
          <w:szCs w:val="24"/>
        </w:rPr>
        <w:t>5</w:t>
      </w:r>
      <w:r w:rsidRPr="0048099C">
        <w:rPr>
          <w:szCs w:val="24"/>
        </w:rPr>
        <w:t xml:space="preserve"> už.</w:t>
      </w:r>
    </w:p>
    <w:p w14:paraId="3CDE43DC" w14:textId="77777777" w:rsidR="002D158E" w:rsidRDefault="002D158E" w:rsidP="002D158E">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33320AEA" w14:textId="77777777" w:rsidR="002D158E" w:rsidRDefault="002D158E" w:rsidP="00321E00">
      <w:pPr>
        <w:pStyle w:val="Sraopastraipa"/>
        <w:tabs>
          <w:tab w:val="left" w:pos="1276"/>
        </w:tabs>
        <w:ind w:left="0" w:firstLine="1134"/>
        <w:contextualSpacing/>
      </w:pPr>
    </w:p>
    <w:p w14:paraId="7C8D80B8" w14:textId="77777777" w:rsidR="001E5025" w:rsidRPr="001E5025" w:rsidRDefault="002D158E" w:rsidP="001E5025">
      <w:pPr>
        <w:pStyle w:val="Sraopastraipa"/>
        <w:numPr>
          <w:ilvl w:val="0"/>
          <w:numId w:val="19"/>
        </w:numPr>
        <w:tabs>
          <w:tab w:val="left" w:pos="1276"/>
        </w:tabs>
        <w:ind w:left="0" w:firstLine="1134"/>
        <w:contextualSpacing/>
      </w:pPr>
      <w:r>
        <w:lastRenderedPageBreak/>
        <w:t xml:space="preserve"> SVARSTYTA. </w:t>
      </w:r>
      <w:r w:rsidR="001E5025">
        <w:rPr>
          <w:iCs/>
        </w:rPr>
        <w:t>Rietavo savivaldybės Žadvainių pagrindinės mokyklos mokytojų ir pagalbos mokiniui specialistų (išskyrus psichologus) atestacijos komisijos patvirtinimas</w:t>
      </w:r>
      <w:r>
        <w:rPr>
          <w:iCs/>
        </w:rPr>
        <w:t>.</w:t>
      </w:r>
    </w:p>
    <w:p w14:paraId="3600A839" w14:textId="55351CD5" w:rsidR="001E5025" w:rsidRDefault="001E5025" w:rsidP="001E5025">
      <w:pPr>
        <w:tabs>
          <w:tab w:val="left" w:pos="1276"/>
        </w:tabs>
        <w:ind w:firstLine="0"/>
        <w:contextualSpacing/>
      </w:pPr>
      <w:r>
        <w:t xml:space="preserve">             </w:t>
      </w:r>
      <w:r w:rsidR="002D158E">
        <w:t xml:space="preserve">       </w:t>
      </w:r>
      <w:bookmarkStart w:id="18" w:name="_Hlk103177137"/>
      <w:r>
        <w:t xml:space="preserve">Švietimo, kultūros ir sporto komiteto pirmininko pavaduotojas Virgilijus Ruškys </w:t>
      </w:r>
      <w:bookmarkEnd w:id="18"/>
      <w:r w:rsidR="002D158E" w:rsidRPr="001E5025">
        <w:rPr>
          <w:iCs/>
        </w:rPr>
        <w:t>teikė sprendimo projektą –</w:t>
      </w:r>
      <w:r w:rsidR="002D158E" w:rsidRPr="001E5025">
        <w:rPr>
          <w:szCs w:val="24"/>
        </w:rPr>
        <w:t xml:space="preserve"> </w:t>
      </w:r>
      <w:r>
        <w:rPr>
          <w:szCs w:val="24"/>
        </w:rPr>
        <w:t>p</w:t>
      </w:r>
      <w:r w:rsidRPr="00E630C0">
        <w:t xml:space="preserve">atvirtinti Rietavo savivaldybės Žadvainių pagrindinės mokyklos  mokytojų ir pagalbos mokiniui specialistų (išskyrus psichologus) atestacijos komisiją: Sigitas Kažukauskas – </w:t>
      </w:r>
      <w:r>
        <w:t>laikinai einantis Ž</w:t>
      </w:r>
      <w:r w:rsidRPr="00E630C0">
        <w:t>advainių pagrindinės mokyklos direktori</w:t>
      </w:r>
      <w:r>
        <w:t>a</w:t>
      </w:r>
      <w:r w:rsidRPr="00E630C0">
        <w:t>us</w:t>
      </w:r>
      <w:r>
        <w:t xml:space="preserve"> pareigas</w:t>
      </w:r>
      <w:r w:rsidRPr="00E630C0">
        <w:t xml:space="preserve"> (komisijos pirmininkas);</w:t>
      </w:r>
      <w:r>
        <w:t xml:space="preserve"> </w:t>
      </w:r>
      <w:r w:rsidRPr="00E630C0">
        <w:t>Janina Barynienė – Rietavo savivaldybės administracijos Švietimo, kultūros ir sporto skyriaus vyr. specialistė;</w:t>
      </w:r>
      <w:r>
        <w:t xml:space="preserve"> </w:t>
      </w:r>
      <w:r w:rsidRPr="00E630C0">
        <w:t xml:space="preserve">Genovaitė Jonušienė – Žadvainių pagrindinės mokyklos anglų k. mokytoja, deleguota </w:t>
      </w:r>
      <w:r>
        <w:t>M</w:t>
      </w:r>
      <w:r w:rsidRPr="00E630C0">
        <w:t>okyklos tarybos;</w:t>
      </w:r>
      <w:r>
        <w:t xml:space="preserve"> </w:t>
      </w:r>
      <w:r w:rsidRPr="00E630C0">
        <w:t xml:space="preserve">Ramutė Mėčienė – Žadvainių pagrindinės mokyklos istorijos ir geografijos mokytoja, deleguota </w:t>
      </w:r>
      <w:r>
        <w:t>M</w:t>
      </w:r>
      <w:r w:rsidRPr="00E630C0">
        <w:t xml:space="preserve">okytojų tarybos; </w:t>
      </w:r>
      <w:r>
        <w:t>Loreta Osokina</w:t>
      </w:r>
      <w:r w:rsidRPr="00E630C0">
        <w:t xml:space="preserve"> – Žadvainių pagrindinės mokyklos </w:t>
      </w:r>
      <w:r>
        <w:t>matematikos</w:t>
      </w:r>
      <w:r w:rsidRPr="00E630C0">
        <w:t xml:space="preserve"> mokytoja, deleguota </w:t>
      </w:r>
      <w:r>
        <w:t>M</w:t>
      </w:r>
      <w:r w:rsidRPr="00E630C0">
        <w:t>okytojų tarybos</w:t>
      </w:r>
      <w:r>
        <w:t>.</w:t>
      </w:r>
    </w:p>
    <w:p w14:paraId="52426966" w14:textId="5153E0AA" w:rsidR="001E5025" w:rsidRDefault="001E5025" w:rsidP="001E5025">
      <w:pPr>
        <w:ind w:firstLine="0"/>
        <w:rPr>
          <w:szCs w:val="24"/>
        </w:rPr>
      </w:pPr>
      <w:r>
        <w:t xml:space="preserve">                   </w:t>
      </w:r>
      <w:r w:rsidRPr="000B15B6">
        <w:t xml:space="preserve">Pripažinti netekusiu galios Rietavo savivaldybės tarybos 2017 m. gruodžio 21 d. sprendimą Nr. T1-214 ,,Dėl Žadvainių pagrindinės mokyklos mokytojų ir pagalbos mokiniui specialistų (išskyrus psichologus) </w:t>
      </w:r>
      <w:r w:rsidRPr="000B15B6">
        <w:rPr>
          <w:szCs w:val="24"/>
        </w:rPr>
        <w:t xml:space="preserve"> atestacijos komisijos patvirtinimo“. </w:t>
      </w:r>
    </w:p>
    <w:p w14:paraId="19DEC86E" w14:textId="591C3465" w:rsidR="00C72667" w:rsidRDefault="00C72667" w:rsidP="001E5025">
      <w:pPr>
        <w:ind w:firstLine="0"/>
        <w:rPr>
          <w:szCs w:val="24"/>
        </w:rPr>
      </w:pPr>
      <w:r>
        <w:rPr>
          <w:szCs w:val="24"/>
        </w:rPr>
        <w:t xml:space="preserve">                   Tarybos narys Juozas Barsteiga: ar verta priimti sprendimą, kai mokykla uždaroma?</w:t>
      </w:r>
    </w:p>
    <w:p w14:paraId="2A12FCDB" w14:textId="2E7574C4" w:rsidR="00C72667" w:rsidRPr="000B15B6" w:rsidRDefault="00C72667" w:rsidP="001E5025">
      <w:pPr>
        <w:ind w:firstLine="0"/>
      </w:pPr>
      <w:r>
        <w:rPr>
          <w:szCs w:val="24"/>
        </w:rPr>
        <w:t xml:space="preserve">                   Savivaldybės meras Antanas Černeckis: mokykla dar veikia ir turi vykdyti visas funkcijas, kokios jai privalu vykdyti. Mokytojai turi teisę kelti kvalifikaciją.</w:t>
      </w:r>
    </w:p>
    <w:p w14:paraId="013D5CF5" w14:textId="1A8EA2CD" w:rsidR="002D158E" w:rsidRPr="0048099C" w:rsidRDefault="003A3628" w:rsidP="001E5025">
      <w:pPr>
        <w:rPr>
          <w:szCs w:val="24"/>
        </w:rPr>
      </w:pPr>
      <w:r>
        <w:rPr>
          <w:color w:val="000000"/>
        </w:rPr>
        <w:t xml:space="preserve"> </w:t>
      </w:r>
      <w:r w:rsidR="002D158E">
        <w:rPr>
          <w:szCs w:val="24"/>
        </w:rPr>
        <w:t xml:space="preserve">      </w:t>
      </w:r>
      <w:r w:rsidR="002D158E" w:rsidRPr="0048099C">
        <w:rPr>
          <w:szCs w:val="24"/>
        </w:rPr>
        <w:t>Balsuota už pateiktą sprendimo projektą – 1</w:t>
      </w:r>
      <w:r w:rsidR="007F09C2">
        <w:rPr>
          <w:szCs w:val="24"/>
        </w:rPr>
        <w:t>5</w:t>
      </w:r>
      <w:r w:rsidR="002D158E" w:rsidRPr="0048099C">
        <w:rPr>
          <w:szCs w:val="24"/>
        </w:rPr>
        <w:t xml:space="preserve"> už.</w:t>
      </w:r>
    </w:p>
    <w:p w14:paraId="2A23C612" w14:textId="77777777" w:rsidR="002D158E" w:rsidRDefault="002D158E" w:rsidP="002D158E">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3514FD12" w14:textId="77777777" w:rsidR="002D158E" w:rsidRDefault="002D158E" w:rsidP="002D158E">
      <w:pPr>
        <w:pStyle w:val="Sraopastraipa"/>
        <w:tabs>
          <w:tab w:val="left" w:pos="1276"/>
        </w:tabs>
        <w:ind w:left="0" w:firstLine="1134"/>
        <w:contextualSpacing/>
      </w:pPr>
    </w:p>
    <w:p w14:paraId="6D4C98D6" w14:textId="6BBBF5D8" w:rsidR="00321E00" w:rsidRPr="002D158E" w:rsidRDefault="002D158E" w:rsidP="00152C2D">
      <w:pPr>
        <w:pStyle w:val="Sraopastraipa"/>
        <w:numPr>
          <w:ilvl w:val="0"/>
          <w:numId w:val="19"/>
        </w:numPr>
        <w:tabs>
          <w:tab w:val="left" w:pos="1276"/>
        </w:tabs>
        <w:ind w:left="0" w:firstLine="1134"/>
        <w:contextualSpacing/>
      </w:pPr>
      <w:r>
        <w:t xml:space="preserve"> SVARSTYTA. </w:t>
      </w:r>
      <w:r w:rsidR="001E5025">
        <w:rPr>
          <w:iCs/>
        </w:rPr>
        <w:t>Bendradarbiavimo sutarties patvirtinimas</w:t>
      </w:r>
      <w:r>
        <w:rPr>
          <w:iCs/>
        </w:rPr>
        <w:t>.</w:t>
      </w:r>
    </w:p>
    <w:p w14:paraId="12DF4055" w14:textId="27029B52" w:rsidR="001E5025" w:rsidRPr="004D0B99" w:rsidRDefault="002D158E" w:rsidP="001E5025">
      <w:pPr>
        <w:tabs>
          <w:tab w:val="left" w:pos="1247"/>
        </w:tabs>
        <w:ind w:firstLine="567"/>
      </w:pPr>
      <w:r>
        <w:t xml:space="preserve"> </w:t>
      </w:r>
      <w:bookmarkStart w:id="19" w:name="_Hlk96421436"/>
      <w:r w:rsidR="000A1A03">
        <w:t xml:space="preserve">      </w:t>
      </w:r>
      <w:r w:rsidR="001E5025">
        <w:t xml:space="preserve">   Švietimo, kultūros ir sporto komiteto pirmininko pavaduotojas Virgilijus Ruškys</w:t>
      </w:r>
      <w:r w:rsidR="000A1A03">
        <w:rPr>
          <w:iCs/>
        </w:rPr>
        <w:t xml:space="preserve"> </w:t>
      </w:r>
      <w:r>
        <w:rPr>
          <w:iCs/>
        </w:rPr>
        <w:t>teikė sprendimo projektą –</w:t>
      </w:r>
      <w:bookmarkEnd w:id="19"/>
      <w:r>
        <w:rPr>
          <w:iCs/>
        </w:rPr>
        <w:t xml:space="preserve"> </w:t>
      </w:r>
      <w:r w:rsidR="001E5025">
        <w:rPr>
          <w:iCs/>
        </w:rPr>
        <w:t>p</w:t>
      </w:r>
      <w:r w:rsidR="001E5025" w:rsidRPr="004D0B99">
        <w:t xml:space="preserve">atvirtinti  </w:t>
      </w:r>
      <w:r w:rsidR="001E5025">
        <w:t>b</w:t>
      </w:r>
      <w:r w:rsidR="001E5025" w:rsidRPr="004D0B99">
        <w:t>endradarbiavimo sutartį „Dėl Telšių švietimo centro Telšių regioninio gamtos mokslų, technologijų, inžinerijos, matematikos tyrimų atviros prieigos centro veiklos“, pasirašytą 2022 m. balandžio 4 d. tarp Mažeikių rajono savivaldybės, Plungės rajono savivaldybės, Rietavo savivaldybės, Telšių rajono savivaldybės ir Telšių švietimo centro (pridedama).</w:t>
      </w:r>
    </w:p>
    <w:p w14:paraId="06FC6DEE" w14:textId="4430DF21" w:rsidR="002D158E" w:rsidRPr="0048099C" w:rsidRDefault="001F152C" w:rsidP="000A1A03">
      <w:pPr>
        <w:ind w:firstLine="1092"/>
        <w:rPr>
          <w:szCs w:val="24"/>
        </w:rPr>
      </w:pPr>
      <w:r>
        <w:rPr>
          <w:szCs w:val="24"/>
        </w:rPr>
        <w:t xml:space="preserve"> </w:t>
      </w:r>
      <w:r w:rsidR="002D158E" w:rsidRPr="0048099C">
        <w:rPr>
          <w:szCs w:val="24"/>
        </w:rPr>
        <w:t>Balsuota už pateiktą sprendimo projektą – 1</w:t>
      </w:r>
      <w:r>
        <w:rPr>
          <w:szCs w:val="24"/>
        </w:rPr>
        <w:t>4</w:t>
      </w:r>
      <w:r w:rsidR="002D158E" w:rsidRPr="0048099C">
        <w:rPr>
          <w:szCs w:val="24"/>
        </w:rPr>
        <w:t xml:space="preserve"> už.</w:t>
      </w:r>
    </w:p>
    <w:p w14:paraId="1D11F418" w14:textId="77777777" w:rsidR="002D158E" w:rsidRDefault="002D158E" w:rsidP="002D158E">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1D0D1D1F" w14:textId="77777777" w:rsidR="002D158E" w:rsidRDefault="002D158E" w:rsidP="002D158E">
      <w:pPr>
        <w:pStyle w:val="Sraopastraipa"/>
        <w:tabs>
          <w:tab w:val="left" w:pos="1276"/>
        </w:tabs>
        <w:ind w:left="0" w:firstLine="1134"/>
        <w:contextualSpacing/>
      </w:pPr>
    </w:p>
    <w:p w14:paraId="6EE4EC81" w14:textId="50BE25F5" w:rsidR="00321E00" w:rsidRPr="002D158E" w:rsidRDefault="002D158E" w:rsidP="00152C2D">
      <w:pPr>
        <w:pStyle w:val="Sraopastraipa"/>
        <w:numPr>
          <w:ilvl w:val="0"/>
          <w:numId w:val="19"/>
        </w:numPr>
        <w:tabs>
          <w:tab w:val="left" w:pos="1276"/>
        </w:tabs>
        <w:ind w:left="0" w:firstLine="1134"/>
        <w:contextualSpacing/>
      </w:pPr>
      <w:r>
        <w:t xml:space="preserve"> SVARSTYTA. </w:t>
      </w:r>
      <w:r w:rsidR="00C72667">
        <w:t>T</w:t>
      </w:r>
      <w:r w:rsidR="00C72667">
        <w:rPr>
          <w:iCs/>
        </w:rPr>
        <w:t>urto (metodinių leidinių) perėmimas Savivaldybės nuosavybėn ir jo perdavimas valdyti, naudoti ir disponuoti patikėjimo teise</w:t>
      </w:r>
      <w:r>
        <w:rPr>
          <w:iCs/>
        </w:rPr>
        <w:t>.</w:t>
      </w:r>
    </w:p>
    <w:p w14:paraId="2D403CC0" w14:textId="53B7E833" w:rsidR="00C72667" w:rsidRDefault="000270A3" w:rsidP="00C72667">
      <w:pPr>
        <w:pStyle w:val="Betarp"/>
        <w:rPr>
          <w:szCs w:val="24"/>
        </w:rPr>
      </w:pPr>
      <w:r>
        <w:t xml:space="preserve">       </w:t>
      </w:r>
      <w:r w:rsidR="00C72667">
        <w:t>Švietimo, kultūros ir sporto komiteto pirmininko pavaduotojas Virgilijus Ruškys</w:t>
      </w:r>
      <w:r w:rsidR="00C72667">
        <w:rPr>
          <w:iCs/>
        </w:rPr>
        <w:t xml:space="preserve"> </w:t>
      </w:r>
      <w:r w:rsidR="002D158E">
        <w:rPr>
          <w:iCs/>
        </w:rPr>
        <w:t xml:space="preserve">teikė sprendimo projektą – </w:t>
      </w:r>
      <w:r w:rsidR="00C72667" w:rsidRPr="00DA4EF8">
        <w:rPr>
          <w:szCs w:val="24"/>
        </w:rPr>
        <w:t xml:space="preserve">Sutikti perimti </w:t>
      </w:r>
      <w:r w:rsidR="00C72667">
        <w:rPr>
          <w:szCs w:val="24"/>
        </w:rPr>
        <w:t xml:space="preserve">Rietavo </w:t>
      </w:r>
      <w:r w:rsidR="00C72667" w:rsidRPr="00DA4EF8">
        <w:rPr>
          <w:szCs w:val="24"/>
        </w:rPr>
        <w:t>savivaldybės nuosavybėn Nacionalinės švietimo agentūros patikėjimo teise valdomą  lentelėje pateikiamą valstybės materialųjį trumpalaikį turtą</w:t>
      </w:r>
      <w:r w:rsidR="00C72667">
        <w:rPr>
          <w:szCs w:val="24"/>
        </w:rPr>
        <w:t>:</w:t>
      </w:r>
    </w:p>
    <w:p w14:paraId="1467648C" w14:textId="77777777" w:rsidR="00C72667" w:rsidRPr="00DB5BFC" w:rsidRDefault="00C72667" w:rsidP="00C72667">
      <w:pPr>
        <w:pStyle w:val="Betarp"/>
        <w:ind w:left="1080"/>
        <w:rPr>
          <w:szCs w:val="24"/>
        </w:rPr>
      </w:pPr>
    </w:p>
    <w:tbl>
      <w:tblPr>
        <w:tblW w:w="9634" w:type="dxa"/>
        <w:jc w:val="center"/>
        <w:tblLook w:val="04A0" w:firstRow="1" w:lastRow="0" w:firstColumn="1" w:lastColumn="0" w:noHBand="0" w:noVBand="1"/>
      </w:tblPr>
      <w:tblGrid>
        <w:gridCol w:w="4815"/>
        <w:gridCol w:w="1276"/>
        <w:gridCol w:w="1701"/>
        <w:gridCol w:w="1842"/>
      </w:tblGrid>
      <w:tr w:rsidR="00C72667" w:rsidRPr="00DA4EF8" w14:paraId="1638A256" w14:textId="77777777" w:rsidTr="005D2B7D">
        <w:trPr>
          <w:trHeight w:val="1032"/>
          <w:jc w:val="center"/>
        </w:trPr>
        <w:tc>
          <w:tcPr>
            <w:tcW w:w="481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891DAF" w14:textId="77777777" w:rsidR="00C72667" w:rsidRPr="00DA4EF8" w:rsidRDefault="00C72667" w:rsidP="001F152C">
            <w:pPr>
              <w:ind w:firstLine="0"/>
              <w:jc w:val="center"/>
              <w:rPr>
                <w:color w:val="000000"/>
                <w:szCs w:val="24"/>
                <w:lang w:eastAsia="lt-LT"/>
              </w:rPr>
            </w:pPr>
            <w:r w:rsidRPr="00DA4EF8">
              <w:rPr>
                <w:color w:val="000000"/>
                <w:szCs w:val="24"/>
                <w:lang w:eastAsia="lt-LT"/>
              </w:rPr>
              <w:t>Turto pavadinimas</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14:paraId="70449FB5" w14:textId="77777777" w:rsidR="00C72667" w:rsidRPr="00DA4EF8" w:rsidRDefault="00C72667" w:rsidP="001F152C">
            <w:pPr>
              <w:ind w:firstLine="0"/>
              <w:jc w:val="center"/>
              <w:rPr>
                <w:color w:val="000000"/>
                <w:szCs w:val="24"/>
                <w:lang w:eastAsia="lt-LT"/>
              </w:rPr>
            </w:pPr>
            <w:r w:rsidRPr="00DA4EF8">
              <w:rPr>
                <w:color w:val="000000"/>
                <w:szCs w:val="24"/>
                <w:lang w:eastAsia="lt-LT"/>
              </w:rPr>
              <w:t>Kiekis (vnt.)</w:t>
            </w: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14:paraId="13AFDA7E" w14:textId="77777777" w:rsidR="00C72667" w:rsidRPr="00DA4EF8" w:rsidRDefault="00C72667" w:rsidP="001F152C">
            <w:pPr>
              <w:ind w:firstLine="0"/>
              <w:jc w:val="center"/>
              <w:rPr>
                <w:color w:val="000000"/>
                <w:szCs w:val="24"/>
                <w:lang w:eastAsia="lt-LT"/>
              </w:rPr>
            </w:pPr>
            <w:r w:rsidRPr="00DA4EF8">
              <w:rPr>
                <w:color w:val="000000"/>
                <w:szCs w:val="24"/>
                <w:lang w:eastAsia="lt-LT"/>
              </w:rPr>
              <w:t>Vieneto įsigijimo vertė (Eur su PVM)</w:t>
            </w:r>
          </w:p>
        </w:tc>
        <w:tc>
          <w:tcPr>
            <w:tcW w:w="1842" w:type="dxa"/>
            <w:tcBorders>
              <w:top w:val="single" w:sz="4" w:space="0" w:color="auto"/>
              <w:left w:val="nil"/>
              <w:bottom w:val="single" w:sz="4" w:space="0" w:color="auto"/>
              <w:right w:val="single" w:sz="4" w:space="0" w:color="auto"/>
            </w:tcBorders>
            <w:shd w:val="clear" w:color="000000" w:fill="FFFFFF"/>
            <w:vAlign w:val="center"/>
            <w:hideMark/>
          </w:tcPr>
          <w:p w14:paraId="5C5DD170" w14:textId="77777777" w:rsidR="00C72667" w:rsidRPr="00DA4EF8" w:rsidRDefault="00C72667" w:rsidP="001F152C">
            <w:pPr>
              <w:ind w:firstLine="0"/>
              <w:jc w:val="center"/>
              <w:rPr>
                <w:color w:val="000000"/>
                <w:szCs w:val="24"/>
                <w:lang w:eastAsia="lt-LT"/>
              </w:rPr>
            </w:pPr>
            <w:r w:rsidRPr="00DA4EF8">
              <w:rPr>
                <w:color w:val="000000"/>
                <w:szCs w:val="24"/>
                <w:lang w:eastAsia="lt-LT"/>
              </w:rPr>
              <w:t>Bendra įsigijimo vertė eurais (su PVM)</w:t>
            </w:r>
          </w:p>
        </w:tc>
      </w:tr>
      <w:tr w:rsidR="00C72667" w:rsidRPr="00DA4EF8" w14:paraId="4A259280" w14:textId="77777777" w:rsidTr="005D2B7D">
        <w:trPr>
          <w:trHeight w:val="619"/>
          <w:jc w:val="center"/>
        </w:trPr>
        <w:tc>
          <w:tcPr>
            <w:tcW w:w="4815" w:type="dxa"/>
            <w:tcBorders>
              <w:top w:val="nil"/>
              <w:left w:val="single" w:sz="4" w:space="0" w:color="auto"/>
              <w:bottom w:val="single" w:sz="4" w:space="0" w:color="auto"/>
              <w:right w:val="single" w:sz="4" w:space="0" w:color="auto"/>
            </w:tcBorders>
            <w:shd w:val="clear" w:color="000000" w:fill="FFFFFF"/>
            <w:vAlign w:val="bottom"/>
          </w:tcPr>
          <w:p w14:paraId="15B87F42" w14:textId="77777777" w:rsidR="00C72667" w:rsidRPr="00DA4EF8" w:rsidRDefault="00C72667" w:rsidP="001F152C">
            <w:pPr>
              <w:ind w:firstLine="0"/>
              <w:rPr>
                <w:szCs w:val="24"/>
              </w:rPr>
            </w:pPr>
            <w:r w:rsidRPr="00DA4EF8">
              <w:rPr>
                <w:szCs w:val="24"/>
              </w:rPr>
              <w:t xml:space="preserve">Pirmas ikimokyklinio ugdymo metodinės medžiagos priemonių rinkinys </w:t>
            </w:r>
          </w:p>
        </w:tc>
        <w:tc>
          <w:tcPr>
            <w:tcW w:w="1276" w:type="dxa"/>
            <w:tcBorders>
              <w:top w:val="nil"/>
              <w:left w:val="nil"/>
              <w:bottom w:val="single" w:sz="4" w:space="0" w:color="auto"/>
              <w:right w:val="single" w:sz="4" w:space="0" w:color="auto"/>
            </w:tcBorders>
            <w:shd w:val="clear" w:color="000000" w:fill="FFFFFF"/>
            <w:vAlign w:val="bottom"/>
          </w:tcPr>
          <w:p w14:paraId="61F6BB6D" w14:textId="77777777" w:rsidR="00C72667" w:rsidRPr="00DA4EF8" w:rsidRDefault="00C72667" w:rsidP="001F152C">
            <w:pPr>
              <w:ind w:firstLine="0"/>
              <w:jc w:val="center"/>
              <w:rPr>
                <w:color w:val="000000"/>
                <w:szCs w:val="24"/>
                <w:lang w:eastAsia="lt-LT"/>
              </w:rPr>
            </w:pPr>
            <w:r w:rsidRPr="00DA4EF8">
              <w:rPr>
                <w:color w:val="000000"/>
                <w:szCs w:val="24"/>
                <w:lang w:eastAsia="lt-LT"/>
              </w:rPr>
              <w:t>12</w:t>
            </w:r>
          </w:p>
        </w:tc>
        <w:tc>
          <w:tcPr>
            <w:tcW w:w="1701" w:type="dxa"/>
            <w:tcBorders>
              <w:top w:val="nil"/>
              <w:left w:val="nil"/>
              <w:bottom w:val="single" w:sz="4" w:space="0" w:color="auto"/>
              <w:right w:val="single" w:sz="4" w:space="0" w:color="auto"/>
            </w:tcBorders>
            <w:shd w:val="clear" w:color="000000" w:fill="FFFFFF"/>
            <w:noWrap/>
            <w:vAlign w:val="bottom"/>
          </w:tcPr>
          <w:p w14:paraId="51812421" w14:textId="77777777" w:rsidR="00C72667" w:rsidRPr="00DA4EF8" w:rsidRDefault="00C72667" w:rsidP="001F152C">
            <w:pPr>
              <w:ind w:firstLine="0"/>
              <w:jc w:val="center"/>
              <w:rPr>
                <w:color w:val="000000"/>
                <w:szCs w:val="24"/>
                <w:lang w:eastAsia="lt-LT"/>
              </w:rPr>
            </w:pPr>
            <w:r w:rsidRPr="00DA4EF8">
              <w:rPr>
                <w:color w:val="000000"/>
                <w:szCs w:val="24"/>
                <w:lang w:eastAsia="lt-LT"/>
              </w:rPr>
              <w:t>26,49</w:t>
            </w:r>
          </w:p>
        </w:tc>
        <w:tc>
          <w:tcPr>
            <w:tcW w:w="1842" w:type="dxa"/>
            <w:tcBorders>
              <w:top w:val="nil"/>
              <w:left w:val="nil"/>
              <w:bottom w:val="single" w:sz="4" w:space="0" w:color="auto"/>
              <w:right w:val="single" w:sz="4" w:space="0" w:color="auto"/>
            </w:tcBorders>
            <w:shd w:val="clear" w:color="000000" w:fill="FFFFFF"/>
            <w:noWrap/>
            <w:vAlign w:val="bottom"/>
          </w:tcPr>
          <w:p w14:paraId="6253F687" w14:textId="77777777" w:rsidR="00C72667" w:rsidRPr="00DA4EF8" w:rsidRDefault="00C72667" w:rsidP="001F152C">
            <w:pPr>
              <w:ind w:firstLine="0"/>
              <w:jc w:val="center"/>
              <w:rPr>
                <w:color w:val="000000"/>
                <w:szCs w:val="24"/>
                <w:lang w:eastAsia="lt-LT"/>
              </w:rPr>
            </w:pPr>
            <w:r w:rsidRPr="00DA4EF8">
              <w:rPr>
                <w:color w:val="000000"/>
                <w:szCs w:val="24"/>
                <w:lang w:eastAsia="lt-LT"/>
              </w:rPr>
              <w:t>317,88</w:t>
            </w:r>
          </w:p>
        </w:tc>
      </w:tr>
      <w:tr w:rsidR="00C72667" w:rsidRPr="00DA4EF8" w14:paraId="529392C0" w14:textId="77777777" w:rsidTr="005D2B7D">
        <w:trPr>
          <w:trHeight w:val="773"/>
          <w:jc w:val="center"/>
        </w:trPr>
        <w:tc>
          <w:tcPr>
            <w:tcW w:w="4815" w:type="dxa"/>
            <w:tcBorders>
              <w:top w:val="nil"/>
              <w:left w:val="single" w:sz="4" w:space="0" w:color="auto"/>
              <w:bottom w:val="single" w:sz="4" w:space="0" w:color="auto"/>
              <w:right w:val="single" w:sz="4" w:space="0" w:color="auto"/>
            </w:tcBorders>
            <w:shd w:val="clear" w:color="000000" w:fill="FFFFFF"/>
            <w:vAlign w:val="bottom"/>
          </w:tcPr>
          <w:p w14:paraId="1E722333" w14:textId="77777777" w:rsidR="00C72667" w:rsidRPr="00DA4EF8" w:rsidRDefault="00C72667" w:rsidP="001F152C">
            <w:pPr>
              <w:ind w:firstLine="0"/>
              <w:rPr>
                <w:szCs w:val="24"/>
              </w:rPr>
            </w:pPr>
            <w:r w:rsidRPr="00DA4EF8">
              <w:rPr>
                <w:szCs w:val="24"/>
              </w:rPr>
              <w:t xml:space="preserve">Antras ikimokyklinio ugdymo metodinės medžiagos priemonių rinkinys </w:t>
            </w:r>
          </w:p>
        </w:tc>
        <w:tc>
          <w:tcPr>
            <w:tcW w:w="1276" w:type="dxa"/>
            <w:tcBorders>
              <w:top w:val="nil"/>
              <w:left w:val="nil"/>
              <w:bottom w:val="single" w:sz="4" w:space="0" w:color="auto"/>
              <w:right w:val="single" w:sz="4" w:space="0" w:color="auto"/>
            </w:tcBorders>
            <w:shd w:val="clear" w:color="000000" w:fill="FFFFFF"/>
            <w:vAlign w:val="bottom"/>
          </w:tcPr>
          <w:p w14:paraId="1BBD282E" w14:textId="77777777" w:rsidR="00C72667" w:rsidRPr="00DA4EF8" w:rsidRDefault="00C72667" w:rsidP="001F152C">
            <w:pPr>
              <w:ind w:firstLine="0"/>
              <w:jc w:val="center"/>
              <w:rPr>
                <w:color w:val="000000"/>
                <w:szCs w:val="24"/>
                <w:lang w:eastAsia="lt-LT"/>
              </w:rPr>
            </w:pPr>
            <w:r w:rsidRPr="00DA4EF8">
              <w:rPr>
                <w:color w:val="000000"/>
                <w:szCs w:val="24"/>
                <w:lang w:eastAsia="lt-LT"/>
              </w:rPr>
              <w:t>12</w:t>
            </w:r>
          </w:p>
        </w:tc>
        <w:tc>
          <w:tcPr>
            <w:tcW w:w="1701" w:type="dxa"/>
            <w:tcBorders>
              <w:top w:val="nil"/>
              <w:left w:val="nil"/>
              <w:bottom w:val="single" w:sz="4" w:space="0" w:color="auto"/>
              <w:right w:val="single" w:sz="4" w:space="0" w:color="auto"/>
            </w:tcBorders>
            <w:shd w:val="clear" w:color="000000" w:fill="FFFFFF"/>
            <w:noWrap/>
            <w:vAlign w:val="bottom"/>
          </w:tcPr>
          <w:p w14:paraId="42BB3F95" w14:textId="77777777" w:rsidR="00C72667" w:rsidRPr="00DA4EF8" w:rsidRDefault="00C72667" w:rsidP="001F152C">
            <w:pPr>
              <w:ind w:firstLine="0"/>
              <w:jc w:val="center"/>
              <w:rPr>
                <w:color w:val="000000"/>
                <w:szCs w:val="24"/>
                <w:lang w:eastAsia="lt-LT"/>
              </w:rPr>
            </w:pPr>
            <w:r w:rsidRPr="00DA4EF8">
              <w:rPr>
                <w:color w:val="000000"/>
                <w:szCs w:val="24"/>
                <w:lang w:eastAsia="lt-LT"/>
              </w:rPr>
              <w:t>32,63</w:t>
            </w:r>
          </w:p>
        </w:tc>
        <w:tc>
          <w:tcPr>
            <w:tcW w:w="1842" w:type="dxa"/>
            <w:tcBorders>
              <w:top w:val="nil"/>
              <w:left w:val="nil"/>
              <w:bottom w:val="single" w:sz="4" w:space="0" w:color="auto"/>
              <w:right w:val="single" w:sz="4" w:space="0" w:color="auto"/>
            </w:tcBorders>
            <w:shd w:val="clear" w:color="000000" w:fill="FFFFFF"/>
            <w:noWrap/>
            <w:vAlign w:val="bottom"/>
          </w:tcPr>
          <w:p w14:paraId="24830CEC" w14:textId="77777777" w:rsidR="00C72667" w:rsidRPr="00DA4EF8" w:rsidRDefault="00C72667" w:rsidP="001F152C">
            <w:pPr>
              <w:ind w:firstLine="0"/>
              <w:jc w:val="center"/>
              <w:rPr>
                <w:color w:val="000000"/>
                <w:szCs w:val="24"/>
                <w:lang w:eastAsia="lt-LT"/>
              </w:rPr>
            </w:pPr>
            <w:r w:rsidRPr="00DA4EF8">
              <w:rPr>
                <w:color w:val="000000"/>
                <w:szCs w:val="24"/>
                <w:lang w:eastAsia="lt-LT"/>
              </w:rPr>
              <w:t>391,56</w:t>
            </w:r>
          </w:p>
        </w:tc>
      </w:tr>
      <w:tr w:rsidR="00C72667" w:rsidRPr="00DA4EF8" w14:paraId="3853206C" w14:textId="77777777" w:rsidTr="005D2B7D">
        <w:trPr>
          <w:trHeight w:val="712"/>
          <w:jc w:val="center"/>
        </w:trPr>
        <w:tc>
          <w:tcPr>
            <w:tcW w:w="4815" w:type="dxa"/>
            <w:tcBorders>
              <w:top w:val="nil"/>
              <w:left w:val="single" w:sz="4" w:space="0" w:color="auto"/>
              <w:bottom w:val="single" w:sz="4" w:space="0" w:color="auto"/>
              <w:right w:val="single" w:sz="4" w:space="0" w:color="auto"/>
            </w:tcBorders>
            <w:shd w:val="clear" w:color="000000" w:fill="FFFFFF"/>
            <w:vAlign w:val="bottom"/>
          </w:tcPr>
          <w:p w14:paraId="0271A180" w14:textId="77777777" w:rsidR="00C72667" w:rsidRPr="00DA4EF8" w:rsidRDefault="00C72667" w:rsidP="001F152C">
            <w:pPr>
              <w:ind w:firstLine="0"/>
              <w:rPr>
                <w:szCs w:val="24"/>
              </w:rPr>
            </w:pPr>
            <w:r w:rsidRPr="00DA4EF8">
              <w:rPr>
                <w:szCs w:val="24"/>
              </w:rPr>
              <w:t>Pirmas priešmokyklinio ugdymo metodinės medžiagos priemonių rinkinys</w:t>
            </w:r>
          </w:p>
        </w:tc>
        <w:tc>
          <w:tcPr>
            <w:tcW w:w="1276" w:type="dxa"/>
            <w:tcBorders>
              <w:top w:val="nil"/>
              <w:left w:val="nil"/>
              <w:bottom w:val="single" w:sz="4" w:space="0" w:color="auto"/>
              <w:right w:val="single" w:sz="4" w:space="0" w:color="auto"/>
            </w:tcBorders>
            <w:shd w:val="clear" w:color="000000" w:fill="FFFFFF"/>
            <w:vAlign w:val="bottom"/>
          </w:tcPr>
          <w:p w14:paraId="5C4D657E" w14:textId="77777777" w:rsidR="00C72667" w:rsidRPr="00DA4EF8" w:rsidRDefault="00C72667" w:rsidP="001F152C">
            <w:pPr>
              <w:ind w:firstLine="0"/>
              <w:jc w:val="center"/>
              <w:rPr>
                <w:color w:val="000000"/>
                <w:szCs w:val="24"/>
                <w:lang w:eastAsia="lt-LT"/>
              </w:rPr>
            </w:pPr>
            <w:r w:rsidRPr="00DA4EF8">
              <w:rPr>
                <w:color w:val="000000"/>
                <w:szCs w:val="24"/>
                <w:lang w:eastAsia="lt-LT"/>
              </w:rPr>
              <w:t>4</w:t>
            </w:r>
          </w:p>
        </w:tc>
        <w:tc>
          <w:tcPr>
            <w:tcW w:w="1701" w:type="dxa"/>
            <w:tcBorders>
              <w:top w:val="nil"/>
              <w:left w:val="nil"/>
              <w:bottom w:val="single" w:sz="4" w:space="0" w:color="auto"/>
              <w:right w:val="single" w:sz="4" w:space="0" w:color="auto"/>
            </w:tcBorders>
            <w:shd w:val="clear" w:color="000000" w:fill="FFFFFF"/>
            <w:noWrap/>
            <w:vAlign w:val="bottom"/>
          </w:tcPr>
          <w:p w14:paraId="203B833F" w14:textId="77777777" w:rsidR="00C72667" w:rsidRPr="00DA4EF8" w:rsidRDefault="00C72667" w:rsidP="001F152C">
            <w:pPr>
              <w:ind w:firstLine="0"/>
              <w:jc w:val="center"/>
              <w:rPr>
                <w:color w:val="000000"/>
                <w:szCs w:val="24"/>
                <w:lang w:eastAsia="lt-LT"/>
              </w:rPr>
            </w:pPr>
            <w:r w:rsidRPr="00DA4EF8">
              <w:rPr>
                <w:color w:val="000000"/>
                <w:szCs w:val="24"/>
                <w:lang w:eastAsia="lt-LT"/>
              </w:rPr>
              <w:t>43,75</w:t>
            </w:r>
          </w:p>
        </w:tc>
        <w:tc>
          <w:tcPr>
            <w:tcW w:w="1842" w:type="dxa"/>
            <w:tcBorders>
              <w:top w:val="nil"/>
              <w:left w:val="nil"/>
              <w:bottom w:val="single" w:sz="4" w:space="0" w:color="auto"/>
              <w:right w:val="single" w:sz="4" w:space="0" w:color="auto"/>
            </w:tcBorders>
            <w:shd w:val="clear" w:color="000000" w:fill="FFFFFF"/>
            <w:noWrap/>
            <w:vAlign w:val="bottom"/>
          </w:tcPr>
          <w:p w14:paraId="2626C4A8" w14:textId="77777777" w:rsidR="00C72667" w:rsidRPr="00DA4EF8" w:rsidRDefault="00C72667" w:rsidP="001F152C">
            <w:pPr>
              <w:ind w:firstLine="0"/>
              <w:jc w:val="center"/>
              <w:rPr>
                <w:color w:val="000000"/>
                <w:szCs w:val="24"/>
                <w:lang w:eastAsia="lt-LT"/>
              </w:rPr>
            </w:pPr>
            <w:r w:rsidRPr="00DA4EF8">
              <w:rPr>
                <w:color w:val="000000"/>
                <w:szCs w:val="24"/>
                <w:lang w:eastAsia="lt-LT"/>
              </w:rPr>
              <w:t>175,00</w:t>
            </w:r>
          </w:p>
        </w:tc>
      </w:tr>
      <w:tr w:rsidR="00C72667" w:rsidRPr="00DA4EF8" w14:paraId="6F34F77A" w14:textId="77777777" w:rsidTr="005D2B7D">
        <w:trPr>
          <w:trHeight w:val="681"/>
          <w:jc w:val="center"/>
        </w:trPr>
        <w:tc>
          <w:tcPr>
            <w:tcW w:w="4815" w:type="dxa"/>
            <w:tcBorders>
              <w:top w:val="nil"/>
              <w:left w:val="single" w:sz="4" w:space="0" w:color="auto"/>
              <w:bottom w:val="single" w:sz="4" w:space="0" w:color="auto"/>
              <w:right w:val="single" w:sz="4" w:space="0" w:color="auto"/>
            </w:tcBorders>
            <w:shd w:val="clear" w:color="000000" w:fill="FFFFFF"/>
            <w:vAlign w:val="bottom"/>
          </w:tcPr>
          <w:p w14:paraId="680F9C55" w14:textId="77777777" w:rsidR="00C72667" w:rsidRPr="00DA4EF8" w:rsidRDefault="00C72667" w:rsidP="001F152C">
            <w:pPr>
              <w:ind w:firstLine="0"/>
              <w:rPr>
                <w:szCs w:val="24"/>
              </w:rPr>
            </w:pPr>
            <w:r w:rsidRPr="00DA4EF8">
              <w:rPr>
                <w:szCs w:val="24"/>
              </w:rPr>
              <w:t>Antras priešmokyklinio ugdymo metodinės medžiagos priemonių rinkinys</w:t>
            </w:r>
          </w:p>
        </w:tc>
        <w:tc>
          <w:tcPr>
            <w:tcW w:w="1276" w:type="dxa"/>
            <w:tcBorders>
              <w:top w:val="nil"/>
              <w:left w:val="nil"/>
              <w:bottom w:val="single" w:sz="4" w:space="0" w:color="auto"/>
              <w:right w:val="single" w:sz="4" w:space="0" w:color="auto"/>
            </w:tcBorders>
            <w:shd w:val="clear" w:color="000000" w:fill="FFFFFF"/>
            <w:vAlign w:val="bottom"/>
          </w:tcPr>
          <w:p w14:paraId="39ED658F" w14:textId="77777777" w:rsidR="00C72667" w:rsidRPr="00DA4EF8" w:rsidRDefault="00C72667" w:rsidP="001F152C">
            <w:pPr>
              <w:ind w:firstLine="0"/>
              <w:jc w:val="center"/>
              <w:rPr>
                <w:color w:val="000000"/>
                <w:szCs w:val="24"/>
                <w:lang w:eastAsia="lt-LT"/>
              </w:rPr>
            </w:pPr>
            <w:r w:rsidRPr="00DA4EF8">
              <w:rPr>
                <w:color w:val="000000"/>
                <w:szCs w:val="24"/>
                <w:lang w:eastAsia="lt-LT"/>
              </w:rPr>
              <w:t>4</w:t>
            </w:r>
          </w:p>
        </w:tc>
        <w:tc>
          <w:tcPr>
            <w:tcW w:w="1701" w:type="dxa"/>
            <w:tcBorders>
              <w:top w:val="nil"/>
              <w:left w:val="nil"/>
              <w:bottom w:val="single" w:sz="4" w:space="0" w:color="auto"/>
              <w:right w:val="single" w:sz="4" w:space="0" w:color="auto"/>
            </w:tcBorders>
            <w:shd w:val="clear" w:color="000000" w:fill="FFFFFF"/>
            <w:noWrap/>
            <w:vAlign w:val="bottom"/>
          </w:tcPr>
          <w:p w14:paraId="635E0261" w14:textId="77777777" w:rsidR="00C72667" w:rsidRPr="00DA4EF8" w:rsidRDefault="00C72667" w:rsidP="001F152C">
            <w:pPr>
              <w:ind w:firstLine="0"/>
              <w:jc w:val="center"/>
              <w:rPr>
                <w:color w:val="000000"/>
                <w:szCs w:val="24"/>
                <w:lang w:eastAsia="lt-LT"/>
              </w:rPr>
            </w:pPr>
            <w:r w:rsidRPr="00DA4EF8">
              <w:rPr>
                <w:color w:val="000000"/>
                <w:szCs w:val="24"/>
                <w:lang w:eastAsia="lt-LT"/>
              </w:rPr>
              <w:t>39,31</w:t>
            </w:r>
          </w:p>
        </w:tc>
        <w:tc>
          <w:tcPr>
            <w:tcW w:w="1842" w:type="dxa"/>
            <w:tcBorders>
              <w:top w:val="nil"/>
              <w:left w:val="nil"/>
              <w:bottom w:val="single" w:sz="4" w:space="0" w:color="auto"/>
              <w:right w:val="single" w:sz="4" w:space="0" w:color="auto"/>
            </w:tcBorders>
            <w:shd w:val="clear" w:color="000000" w:fill="FFFFFF"/>
            <w:noWrap/>
            <w:vAlign w:val="bottom"/>
          </w:tcPr>
          <w:p w14:paraId="288E1E81" w14:textId="77777777" w:rsidR="00C72667" w:rsidRPr="00DA4EF8" w:rsidRDefault="00C72667" w:rsidP="001F152C">
            <w:pPr>
              <w:ind w:firstLine="0"/>
              <w:jc w:val="center"/>
              <w:rPr>
                <w:color w:val="000000"/>
                <w:szCs w:val="24"/>
                <w:lang w:eastAsia="lt-LT"/>
              </w:rPr>
            </w:pPr>
            <w:r w:rsidRPr="00DA4EF8">
              <w:rPr>
                <w:color w:val="000000"/>
                <w:szCs w:val="24"/>
                <w:lang w:eastAsia="lt-LT"/>
              </w:rPr>
              <w:t>157,24</w:t>
            </w:r>
          </w:p>
        </w:tc>
      </w:tr>
    </w:tbl>
    <w:p w14:paraId="5E07017F" w14:textId="77777777" w:rsidR="00C72667" w:rsidRPr="00DA4EF8" w:rsidRDefault="00C72667" w:rsidP="00C72667">
      <w:pPr>
        <w:pStyle w:val="Sraopastraipa"/>
        <w:ind w:left="1080"/>
        <w:jc w:val="both"/>
      </w:pPr>
    </w:p>
    <w:p w14:paraId="4DD160D8" w14:textId="164EF075" w:rsidR="00C72667" w:rsidRPr="00E83FF7" w:rsidRDefault="00C72667" w:rsidP="00C72667">
      <w:pPr>
        <w:pStyle w:val="Betarp"/>
        <w:rPr>
          <w:szCs w:val="24"/>
        </w:rPr>
      </w:pPr>
      <w:r>
        <w:rPr>
          <w:szCs w:val="24"/>
        </w:rPr>
        <w:lastRenderedPageBreak/>
        <w:t xml:space="preserve">       </w:t>
      </w:r>
      <w:r w:rsidRPr="00E83FF7">
        <w:rPr>
          <w:szCs w:val="24"/>
        </w:rPr>
        <w:t>Perduoti sprendimo 1 punkte nurodytą turtą, jį perėmus savivaldybės nuosavybėn, švietimo įstaigoms valdyti, naudoti ir disponuoti juo patikėjimo teise</w:t>
      </w:r>
      <w:r>
        <w:rPr>
          <w:szCs w:val="24"/>
        </w:rPr>
        <w:t xml:space="preserve"> (pridedama)</w:t>
      </w:r>
      <w:r w:rsidRPr="00E83FF7">
        <w:rPr>
          <w:szCs w:val="24"/>
        </w:rPr>
        <w:t>.</w:t>
      </w:r>
    </w:p>
    <w:p w14:paraId="747D1409" w14:textId="0BAC1FA7" w:rsidR="00C72667" w:rsidRPr="009E4107" w:rsidRDefault="00C72667" w:rsidP="00C72667">
      <w:pPr>
        <w:pStyle w:val="Betarp"/>
        <w:rPr>
          <w:szCs w:val="24"/>
          <w:lang w:eastAsia="lt-LT"/>
        </w:rPr>
      </w:pPr>
      <w:r>
        <w:rPr>
          <w:szCs w:val="24"/>
        </w:rPr>
        <w:t xml:space="preserve">       </w:t>
      </w:r>
      <w:r w:rsidRPr="009E4107">
        <w:rPr>
          <w:szCs w:val="24"/>
        </w:rPr>
        <w:t xml:space="preserve">Savivaldybės nuosavybėn perduotas turtas bus panaudotas </w:t>
      </w:r>
      <w:r w:rsidRPr="009E4107">
        <w:rPr>
          <w:rStyle w:val="normaltextrun"/>
          <w:rFonts w:eastAsiaTheme="majorEastAsia"/>
          <w:bCs/>
          <w:color w:val="000000"/>
          <w:szCs w:val="24"/>
          <w:shd w:val="clear" w:color="auto" w:fill="FFFFFF"/>
        </w:rPr>
        <w:t>gerinti ikimokyklinio ir priešmokyklinio ugdymo praktiką, skatinant pokyčius švietimo įstaigų veikloje,</w:t>
      </w:r>
      <w:r w:rsidRPr="009E4107">
        <w:rPr>
          <w:rStyle w:val="eop"/>
          <w:color w:val="000000"/>
          <w:szCs w:val="24"/>
          <w:shd w:val="clear" w:color="auto" w:fill="FFFFFF"/>
        </w:rPr>
        <w:t xml:space="preserve"> </w:t>
      </w:r>
      <w:r w:rsidRPr="009E4107">
        <w:rPr>
          <w:rStyle w:val="normaltextrun"/>
          <w:rFonts w:eastAsiaTheme="majorEastAsia"/>
          <w:bCs/>
          <w:color w:val="000000"/>
          <w:szCs w:val="24"/>
          <w:shd w:val="clear" w:color="auto" w:fill="FFFFFF"/>
        </w:rPr>
        <w:t xml:space="preserve">aprūpinant jas </w:t>
      </w:r>
      <w:r w:rsidRPr="009E4107">
        <w:rPr>
          <w:rStyle w:val="eop"/>
          <w:color w:val="000000"/>
          <w:szCs w:val="24"/>
          <w:shd w:val="clear" w:color="auto" w:fill="FFFFFF"/>
        </w:rPr>
        <w:t>ikimokyklinio ir priešmokyklinio ugdymo metodinės medžiagos rinkiniais.</w:t>
      </w:r>
    </w:p>
    <w:p w14:paraId="7D7687BD" w14:textId="5E30EF08" w:rsidR="00C72667" w:rsidRPr="00847547" w:rsidRDefault="00C72667" w:rsidP="00C72667">
      <w:pPr>
        <w:tabs>
          <w:tab w:val="left" w:pos="1247"/>
          <w:tab w:val="left" w:pos="1560"/>
        </w:tabs>
        <w:rPr>
          <w:color w:val="000000" w:themeColor="text1"/>
          <w:szCs w:val="24"/>
        </w:rPr>
      </w:pPr>
      <w:r w:rsidRPr="009E4107">
        <w:rPr>
          <w:szCs w:val="24"/>
        </w:rPr>
        <w:t xml:space="preserve">        </w:t>
      </w:r>
      <w:r w:rsidRPr="009E4107">
        <w:rPr>
          <w:color w:val="000000" w:themeColor="text1"/>
          <w:szCs w:val="24"/>
        </w:rPr>
        <w:t>Įgalioti Rietavo savivaldybės vardu Rietavo savivaldybės administracijos direktorių Vytautą Dičiūną pasirašyti sprendimo 1   nurodyto turto  perdavimo ir priėmimo  aktus</w:t>
      </w:r>
      <w:r w:rsidRPr="00847547">
        <w:rPr>
          <w:color w:val="000000" w:themeColor="text1"/>
          <w:szCs w:val="24"/>
        </w:rPr>
        <w:t xml:space="preserve">. </w:t>
      </w:r>
    </w:p>
    <w:p w14:paraId="0CD9F12D" w14:textId="6D6B7737" w:rsidR="002D158E" w:rsidRPr="0048099C" w:rsidRDefault="002D158E" w:rsidP="00C72667">
      <w:pPr>
        <w:ind w:firstLine="0"/>
        <w:rPr>
          <w:szCs w:val="24"/>
        </w:rPr>
      </w:pPr>
      <w:r>
        <w:rPr>
          <w:szCs w:val="24"/>
        </w:rPr>
        <w:t xml:space="preserve">                   </w:t>
      </w:r>
      <w:bookmarkStart w:id="20" w:name="_Hlk96421863"/>
      <w:r w:rsidR="001F152C">
        <w:rPr>
          <w:szCs w:val="24"/>
        </w:rPr>
        <w:t xml:space="preserve"> </w:t>
      </w:r>
      <w:r w:rsidRPr="0048099C">
        <w:rPr>
          <w:szCs w:val="24"/>
        </w:rPr>
        <w:t xml:space="preserve">Balsuota už pateiktą sprendimo projektą – </w:t>
      </w:r>
      <w:r w:rsidR="00084D38">
        <w:rPr>
          <w:szCs w:val="24"/>
        </w:rPr>
        <w:t>1</w:t>
      </w:r>
      <w:r w:rsidR="007F09C2">
        <w:rPr>
          <w:szCs w:val="24"/>
        </w:rPr>
        <w:t>5</w:t>
      </w:r>
      <w:r w:rsidRPr="0048099C">
        <w:rPr>
          <w:szCs w:val="24"/>
        </w:rPr>
        <w:t xml:space="preserve"> už.</w:t>
      </w:r>
    </w:p>
    <w:p w14:paraId="200610F5" w14:textId="4EC97A75" w:rsidR="002D158E" w:rsidRDefault="002D158E" w:rsidP="002D158E">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001F152C">
        <w:t xml:space="preserve"> </w:t>
      </w:r>
      <w:r>
        <w:t xml:space="preserve"> </w:t>
      </w:r>
      <w:r w:rsidRPr="00F005D4">
        <w:t>NUSPRĘSTA. Priimti sprendimą (pridedama).</w:t>
      </w:r>
    </w:p>
    <w:bookmarkEnd w:id="20"/>
    <w:p w14:paraId="505C18E9" w14:textId="77777777" w:rsidR="002D158E" w:rsidRDefault="002D158E" w:rsidP="002D158E">
      <w:pPr>
        <w:pStyle w:val="Sraopastraipa"/>
        <w:tabs>
          <w:tab w:val="left" w:pos="1276"/>
        </w:tabs>
        <w:ind w:left="0" w:firstLine="1134"/>
        <w:contextualSpacing/>
      </w:pPr>
    </w:p>
    <w:p w14:paraId="6A5CEB3C" w14:textId="2DDCC27A" w:rsidR="00321E00" w:rsidRPr="002D158E" w:rsidRDefault="002D158E" w:rsidP="00152C2D">
      <w:pPr>
        <w:pStyle w:val="Sraopastraipa"/>
        <w:numPr>
          <w:ilvl w:val="0"/>
          <w:numId w:val="19"/>
        </w:numPr>
        <w:tabs>
          <w:tab w:val="left" w:pos="1276"/>
        </w:tabs>
        <w:ind w:left="0" w:firstLine="1134"/>
        <w:contextualSpacing/>
      </w:pPr>
      <w:r>
        <w:t xml:space="preserve"> SVARSTYTA. </w:t>
      </w:r>
      <w:r w:rsidR="001F152C">
        <w:rPr>
          <w:iCs/>
        </w:rPr>
        <w:t>Rietavo savivaldybės tarybos 2022 m. vasario 24 d. sprendimo Nr. T1-20 „Dėl Rietavo savivaldybės švietimo ir biudžetinių įstaigų pareigybių skaičiaus patvirtinimo“ 2.4. papunkčio pakeitim</w:t>
      </w:r>
      <w:r>
        <w:rPr>
          <w:iCs/>
        </w:rPr>
        <w:t>as.</w:t>
      </w:r>
    </w:p>
    <w:p w14:paraId="722A2C1B" w14:textId="5B9D8EFC" w:rsidR="001F152C" w:rsidRDefault="001F152C" w:rsidP="001F152C">
      <w:pPr>
        <w:tabs>
          <w:tab w:val="left" w:pos="1134"/>
        </w:tabs>
        <w:ind w:firstLine="1196"/>
      </w:pPr>
      <w:r>
        <w:rPr>
          <w:iCs/>
        </w:rPr>
        <w:t>Sveikatos ir socialinės paramos komiteto pirmininkas Saulius Jonušas</w:t>
      </w:r>
      <w:r w:rsidRPr="000270A3">
        <w:rPr>
          <w:iCs/>
        </w:rPr>
        <w:t xml:space="preserve"> </w:t>
      </w:r>
      <w:r w:rsidR="002D158E" w:rsidRPr="000270A3">
        <w:rPr>
          <w:iCs/>
        </w:rPr>
        <w:t xml:space="preserve">teikė sprendimo projektą – </w:t>
      </w:r>
      <w:r>
        <w:rPr>
          <w:iCs/>
        </w:rPr>
        <w:t>p</w:t>
      </w:r>
      <w:r>
        <w:t>akeisti Rietavo savivaldybės tarybos 2022 m. vasario 24 d. sprendimo Nr. T1-20 „Dėl Rietavo savivaldybės švietimo ir biudžetinių įstaigų pareigybių skaičiaus patvirtinimo“ 2.4. papunktį ir jį išdėstyti nauja redakcija:</w:t>
      </w:r>
    </w:p>
    <w:p w14:paraId="56EAF1E8" w14:textId="77777777" w:rsidR="001F152C" w:rsidRDefault="001F152C" w:rsidP="001F152C">
      <w:pPr>
        <w:tabs>
          <w:tab w:val="left" w:pos="1134"/>
        </w:tabs>
        <w:ind w:firstLine="1196"/>
      </w:pPr>
      <w:r>
        <w:t>„2.4. Rietavo socialinių paslaugų centre – 24,05 pareigybės;“</w:t>
      </w:r>
    </w:p>
    <w:p w14:paraId="4A6A333F" w14:textId="0E4F32EB" w:rsidR="00E70CD2" w:rsidRPr="0048099C" w:rsidRDefault="00E70CD2" w:rsidP="001F152C">
      <w:pPr>
        <w:tabs>
          <w:tab w:val="left" w:pos="1134"/>
        </w:tabs>
        <w:ind w:right="27"/>
        <w:contextualSpacing/>
        <w:textAlignment w:val="baseline"/>
        <w:rPr>
          <w:szCs w:val="24"/>
        </w:rPr>
      </w:pPr>
      <w:r>
        <w:t xml:space="preserve">        </w:t>
      </w:r>
      <w:bookmarkStart w:id="21" w:name="_Hlk96421996"/>
      <w:r w:rsidRPr="0048099C">
        <w:rPr>
          <w:szCs w:val="24"/>
        </w:rPr>
        <w:t>Balsuota už pateiktą sprendimo projektą – 1</w:t>
      </w:r>
      <w:r w:rsidR="00267B8D">
        <w:rPr>
          <w:szCs w:val="24"/>
        </w:rPr>
        <w:t>5</w:t>
      </w:r>
      <w:r w:rsidRPr="0048099C">
        <w:rPr>
          <w:szCs w:val="24"/>
        </w:rPr>
        <w:t xml:space="preserve"> už.</w:t>
      </w:r>
    </w:p>
    <w:p w14:paraId="673CC4D6" w14:textId="1041C9FD" w:rsidR="00E70CD2" w:rsidRDefault="00E70CD2" w:rsidP="00E70CD2">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00656FED">
        <w:t xml:space="preserve"> </w:t>
      </w:r>
      <w:r>
        <w:t xml:space="preserve"> </w:t>
      </w:r>
      <w:r w:rsidRPr="00F005D4">
        <w:t>NUSPRĘSTA. Priimti sprendimą (pridedama).</w:t>
      </w:r>
    </w:p>
    <w:bookmarkEnd w:id="21"/>
    <w:p w14:paraId="74016EB0" w14:textId="2158347D" w:rsidR="002D158E" w:rsidRDefault="002D158E" w:rsidP="002D158E"/>
    <w:p w14:paraId="7F1F03AA" w14:textId="3BF37422" w:rsidR="005F4B74" w:rsidRPr="005F4B74" w:rsidRDefault="005F4B74" w:rsidP="001959EB">
      <w:pPr>
        <w:pStyle w:val="Sraopastraipa"/>
        <w:numPr>
          <w:ilvl w:val="0"/>
          <w:numId w:val="19"/>
        </w:numPr>
        <w:tabs>
          <w:tab w:val="left" w:pos="1276"/>
          <w:tab w:val="left" w:pos="1418"/>
          <w:tab w:val="left" w:pos="1560"/>
          <w:tab w:val="left" w:pos="1701"/>
          <w:tab w:val="left" w:pos="1843"/>
        </w:tabs>
        <w:ind w:left="0" w:firstLine="1134"/>
        <w:contextualSpacing/>
      </w:pPr>
      <w:r>
        <w:t xml:space="preserve">SVARSTYTA. </w:t>
      </w:r>
      <w:r>
        <w:rPr>
          <w:iCs/>
        </w:rPr>
        <w:t>Rietavo savivaldybės lėšų, reikalingų viešųjų želdynų ir želdinių apsaugai, priežiūrai ir tvarkymui, viešųjų želdynų kūrimui ir želdinių veisimui, želdynų ir želdinių inventorizavimui, viešųjų želdynų ir želdinių būklės ekspertizėms atlikti, skyrimo tvarkos aprašo patvirtinimas.</w:t>
      </w:r>
    </w:p>
    <w:p w14:paraId="251C6EE5" w14:textId="6CFDEC96" w:rsidR="005F4B74" w:rsidRDefault="005F4B74" w:rsidP="005F4B74">
      <w:pPr>
        <w:ind w:firstLine="851"/>
        <w:rPr>
          <w:bCs/>
        </w:rPr>
      </w:pPr>
      <w:r>
        <w:rPr>
          <w:iCs/>
        </w:rPr>
        <w:t xml:space="preserve">     Ūkio plėtros ir ekologijos komiteto pirmininkas Albinas Maslauskas teikė sprendimo projektą – p</w:t>
      </w:r>
      <w:r w:rsidRPr="00621402">
        <w:rPr>
          <w:bCs/>
        </w:rPr>
        <w:t xml:space="preserve">atvirtinti </w:t>
      </w:r>
      <w:r>
        <w:rPr>
          <w:bCs/>
        </w:rPr>
        <w:t>Rietavo</w:t>
      </w:r>
      <w:r w:rsidRPr="00621402">
        <w:rPr>
          <w:bCs/>
        </w:rPr>
        <w:t xml:space="preserve"> savivaldybės </w:t>
      </w:r>
      <w:r w:rsidRPr="00621402">
        <w:rPr>
          <w:lang w:eastAsia="lt-LT"/>
        </w:rPr>
        <w:t>lėšų, reikalingų viešųjų želdynų ir želdinių apsaugai, priežiūrai ir tvarkymui, viešųjų</w:t>
      </w:r>
      <w:r w:rsidRPr="00621402">
        <w:rPr>
          <w:b/>
          <w:bCs/>
          <w:lang w:eastAsia="lt-LT"/>
        </w:rPr>
        <w:t xml:space="preserve"> </w:t>
      </w:r>
      <w:r w:rsidRPr="00621402">
        <w:rPr>
          <w:lang w:eastAsia="lt-LT"/>
        </w:rPr>
        <w:t>želdynų kūrimui ir želdinių veisimui, želdynų ir želdinių inventorizavimui, viešųjų želdynų ir želdinių būklės ekspertizėms atlikti,</w:t>
      </w:r>
      <w:r w:rsidRPr="00621402">
        <w:rPr>
          <w:b/>
          <w:bCs/>
          <w:lang w:eastAsia="lt-LT"/>
        </w:rPr>
        <w:t xml:space="preserve"> </w:t>
      </w:r>
      <w:r w:rsidRPr="00621402">
        <w:rPr>
          <w:lang w:eastAsia="lt-LT"/>
        </w:rPr>
        <w:t xml:space="preserve">skyrimo tvarkos aprašą </w:t>
      </w:r>
      <w:r w:rsidRPr="00621402">
        <w:rPr>
          <w:bCs/>
        </w:rPr>
        <w:t>(pridedama).</w:t>
      </w:r>
    </w:p>
    <w:p w14:paraId="0E3E14AA" w14:textId="797AE02B" w:rsidR="005F4B74" w:rsidRPr="0048099C" w:rsidRDefault="005F4B74" w:rsidP="005F4B74">
      <w:pPr>
        <w:tabs>
          <w:tab w:val="left" w:pos="1134"/>
        </w:tabs>
        <w:ind w:right="27"/>
        <w:contextualSpacing/>
        <w:textAlignment w:val="baseline"/>
        <w:rPr>
          <w:szCs w:val="24"/>
        </w:rPr>
      </w:pPr>
      <w:r>
        <w:rPr>
          <w:szCs w:val="24"/>
        </w:rPr>
        <w:t xml:space="preserve">        </w:t>
      </w:r>
      <w:r w:rsidRPr="0048099C">
        <w:rPr>
          <w:szCs w:val="24"/>
        </w:rPr>
        <w:t>Balsuota už pateiktą sprendimo projektą – 1</w:t>
      </w:r>
      <w:r>
        <w:rPr>
          <w:szCs w:val="24"/>
        </w:rPr>
        <w:t>5</w:t>
      </w:r>
      <w:r w:rsidRPr="0048099C">
        <w:rPr>
          <w:szCs w:val="24"/>
        </w:rPr>
        <w:t xml:space="preserve"> už.</w:t>
      </w:r>
    </w:p>
    <w:p w14:paraId="7EAB68B0" w14:textId="77777777" w:rsidR="005F4B74" w:rsidRDefault="005F4B74" w:rsidP="005F4B74">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05BB057C" w14:textId="4ED71CAF" w:rsidR="005F4B74" w:rsidRDefault="005F4B74" w:rsidP="005F4B74">
      <w:pPr>
        <w:pStyle w:val="Sraopastraipa"/>
        <w:tabs>
          <w:tab w:val="left" w:pos="1276"/>
          <w:tab w:val="left" w:pos="1418"/>
          <w:tab w:val="left" w:pos="1560"/>
          <w:tab w:val="left" w:pos="1701"/>
          <w:tab w:val="left" w:pos="1843"/>
        </w:tabs>
        <w:ind w:left="0" w:firstLine="1276"/>
        <w:contextualSpacing/>
      </w:pPr>
    </w:p>
    <w:p w14:paraId="1D61D9C2" w14:textId="13AEF31C" w:rsidR="005F4B74" w:rsidRPr="001959EB" w:rsidRDefault="001959EB" w:rsidP="001959EB">
      <w:pPr>
        <w:pStyle w:val="Sraopastraipa"/>
        <w:numPr>
          <w:ilvl w:val="0"/>
          <w:numId w:val="19"/>
        </w:numPr>
        <w:tabs>
          <w:tab w:val="left" w:pos="1276"/>
          <w:tab w:val="left" w:pos="1418"/>
          <w:tab w:val="left" w:pos="1560"/>
          <w:tab w:val="left" w:pos="1701"/>
          <w:tab w:val="left" w:pos="1843"/>
        </w:tabs>
        <w:ind w:left="0" w:firstLine="1134"/>
        <w:contextualSpacing/>
      </w:pPr>
      <w:r>
        <w:t xml:space="preserve">SVARSTYTA. </w:t>
      </w:r>
      <w:r>
        <w:rPr>
          <w:iCs/>
        </w:rPr>
        <w:t>Rietavo savivaldybės želdynų ir želdinių apsaugos taisyklių patvirtinimas.</w:t>
      </w:r>
    </w:p>
    <w:p w14:paraId="22FBC2DD" w14:textId="7075EA40" w:rsidR="001959EB" w:rsidRPr="00F57E62" w:rsidRDefault="001959EB" w:rsidP="001959EB">
      <w:pPr>
        <w:tabs>
          <w:tab w:val="left" w:pos="3735"/>
        </w:tabs>
        <w:ind w:firstLine="851"/>
      </w:pPr>
      <w:r>
        <w:rPr>
          <w:iCs/>
        </w:rPr>
        <w:t xml:space="preserve">     Ūkio plėtros ir ekologijos komiteto pirmininkas Albinas Maslauskas teikė sprendimo projektą – p</w:t>
      </w:r>
      <w:r w:rsidRPr="00621402">
        <w:rPr>
          <w:bCs/>
        </w:rPr>
        <w:t>atvirtinti</w:t>
      </w:r>
      <w:r>
        <w:rPr>
          <w:bCs/>
        </w:rPr>
        <w:t xml:space="preserve"> </w:t>
      </w:r>
      <w:r w:rsidRPr="00F57E62">
        <w:t>Rietavo savivaldybės želdynų ir želdinių apsaugos taisykles (pridedama).</w:t>
      </w:r>
    </w:p>
    <w:p w14:paraId="2F6F50DB" w14:textId="5616A0A2" w:rsidR="001959EB" w:rsidRPr="00F57E62" w:rsidRDefault="001959EB" w:rsidP="001959EB">
      <w:pPr>
        <w:tabs>
          <w:tab w:val="left" w:pos="3735"/>
        </w:tabs>
        <w:ind w:firstLine="851"/>
      </w:pPr>
      <w:r>
        <w:t xml:space="preserve">      </w:t>
      </w:r>
      <w:r w:rsidRPr="00F57E62">
        <w:t>Pripažinti netekusiu galios Rietavo savivaldybės tarybos 2020 m. liepos 16 d. sprendimą Nr. T1-126 „Dėl Rietavo savivaldybės želdynų ir želdinių apsaugos taisyklių patvirtinimo“.</w:t>
      </w:r>
    </w:p>
    <w:p w14:paraId="13CB52CE" w14:textId="2FEA83F2" w:rsidR="001959EB" w:rsidRPr="0048099C" w:rsidRDefault="001959EB" w:rsidP="001959EB">
      <w:pPr>
        <w:tabs>
          <w:tab w:val="left" w:pos="1134"/>
        </w:tabs>
        <w:ind w:right="27"/>
        <w:contextualSpacing/>
        <w:textAlignment w:val="baseline"/>
        <w:rPr>
          <w:szCs w:val="24"/>
        </w:rPr>
      </w:pPr>
      <w:r>
        <w:rPr>
          <w:szCs w:val="24"/>
        </w:rPr>
        <w:t xml:space="preserve">         </w:t>
      </w:r>
      <w:r w:rsidRPr="0048099C">
        <w:rPr>
          <w:szCs w:val="24"/>
        </w:rPr>
        <w:t>Balsuota už pateiktą sprendimo projektą – 1</w:t>
      </w:r>
      <w:r>
        <w:rPr>
          <w:szCs w:val="24"/>
        </w:rPr>
        <w:t>5</w:t>
      </w:r>
      <w:r w:rsidRPr="0048099C">
        <w:rPr>
          <w:szCs w:val="24"/>
        </w:rPr>
        <w:t xml:space="preserve"> už.</w:t>
      </w:r>
    </w:p>
    <w:p w14:paraId="7A345E8E" w14:textId="52D4ACD0" w:rsidR="001959EB" w:rsidRDefault="001959EB" w:rsidP="001959EB">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39B12A40" w14:textId="5C7DC0B7" w:rsidR="001959EB" w:rsidRDefault="001959EB" w:rsidP="001959EB">
      <w:pPr>
        <w:pStyle w:val="Sraopastraipa"/>
        <w:tabs>
          <w:tab w:val="left" w:pos="1276"/>
          <w:tab w:val="left" w:pos="1418"/>
          <w:tab w:val="left" w:pos="1560"/>
          <w:tab w:val="left" w:pos="1701"/>
          <w:tab w:val="left" w:pos="1843"/>
        </w:tabs>
        <w:ind w:left="0" w:firstLine="1276"/>
        <w:contextualSpacing/>
      </w:pPr>
    </w:p>
    <w:p w14:paraId="645C2086" w14:textId="218D75A0" w:rsidR="005F4B74" w:rsidRPr="001959EB" w:rsidRDefault="001959EB" w:rsidP="00E4666A">
      <w:pPr>
        <w:pStyle w:val="Sraopastraipa"/>
        <w:numPr>
          <w:ilvl w:val="0"/>
          <w:numId w:val="19"/>
        </w:numPr>
        <w:tabs>
          <w:tab w:val="left" w:pos="1276"/>
          <w:tab w:val="left" w:pos="1418"/>
          <w:tab w:val="left" w:pos="1560"/>
          <w:tab w:val="left" w:pos="1701"/>
          <w:tab w:val="left" w:pos="1843"/>
        </w:tabs>
        <w:ind w:left="0" w:firstLine="1276"/>
        <w:contextualSpacing/>
      </w:pPr>
      <w:r>
        <w:t xml:space="preserve">SVARSTYTA. </w:t>
      </w:r>
      <w:r>
        <w:rPr>
          <w:iCs/>
        </w:rPr>
        <w:t>Rietavo savivaldybės želdynų ir želdinių apsaugos, priežiūros ir tvarkymo komisijos sudarymas ir jos nuostatų patvirtinimas.</w:t>
      </w:r>
    </w:p>
    <w:p w14:paraId="51D7ACC2" w14:textId="101BFF9C" w:rsidR="001959EB" w:rsidRPr="001959EB" w:rsidRDefault="001959EB" w:rsidP="001959EB">
      <w:pPr>
        <w:rPr>
          <w:szCs w:val="24"/>
        </w:rPr>
      </w:pPr>
      <w:r>
        <w:rPr>
          <w:iCs/>
        </w:rPr>
        <w:t xml:space="preserve">         Ūkio plėtros ir ekologijos komiteto pirmininkas Albinas Maslauskas teikė sprendimo projektą –</w:t>
      </w:r>
      <w:r w:rsidR="00D92DA9">
        <w:rPr>
          <w:iCs/>
        </w:rPr>
        <w:t xml:space="preserve"> s</w:t>
      </w:r>
      <w:r w:rsidRPr="001959EB">
        <w:rPr>
          <w:szCs w:val="24"/>
        </w:rPr>
        <w:t>udaryti Rietavo savivaldybės želdynų ir želdinių apsaugos, priežiūros ir tvarkymo komisiją (toliau – Komisija):</w:t>
      </w:r>
      <w:r w:rsidR="00D92DA9">
        <w:rPr>
          <w:szCs w:val="24"/>
        </w:rPr>
        <w:t xml:space="preserve"> </w:t>
      </w:r>
      <w:r w:rsidRPr="001959EB">
        <w:rPr>
          <w:szCs w:val="24"/>
        </w:rPr>
        <w:t>Linas Jurgaitis – Savivaldybės administracijos Architektūros skyriaus vedėjas (pirmininkas);</w:t>
      </w:r>
      <w:r w:rsidR="00D92DA9">
        <w:rPr>
          <w:szCs w:val="24"/>
        </w:rPr>
        <w:t xml:space="preserve"> </w:t>
      </w:r>
      <w:r w:rsidRPr="001959EB">
        <w:rPr>
          <w:szCs w:val="24"/>
        </w:rPr>
        <w:t>Juozas Albauskas – Savivaldybės administracijos Ūkio plėtros ir investicijų skyriaus vedėjas (pirmininko pavaduotojas);</w:t>
      </w:r>
      <w:r w:rsidR="00D92DA9">
        <w:rPr>
          <w:szCs w:val="24"/>
        </w:rPr>
        <w:t xml:space="preserve"> </w:t>
      </w:r>
      <w:r w:rsidRPr="001959EB">
        <w:rPr>
          <w:szCs w:val="24"/>
        </w:rPr>
        <w:t>Vesta Andrijauskienė – Savivaldybės administracijos Ūkio plėtros ir investicijų skyriaus vyr. specialistė (ekologė) (sekretorė);</w:t>
      </w:r>
      <w:r w:rsidR="00D92DA9">
        <w:rPr>
          <w:szCs w:val="24"/>
        </w:rPr>
        <w:t xml:space="preserve"> </w:t>
      </w:r>
      <w:r w:rsidRPr="001959EB">
        <w:rPr>
          <w:szCs w:val="24"/>
        </w:rPr>
        <w:t xml:space="preserve">Loreta Jurkienė – kaimo bendruomenės „Mūsų Labardžiai“ atstovė (kviečiama dalyvauti komisijoje, kai medžiai ir krūmai </w:t>
      </w:r>
      <w:r w:rsidRPr="001959EB">
        <w:rPr>
          <w:szCs w:val="24"/>
        </w:rPr>
        <w:lastRenderedPageBreak/>
        <w:t>kertami, genimi ar kitaip pertvarkomi Rietavo seniūnijos teritorijoje);</w:t>
      </w:r>
      <w:r w:rsidR="00D92DA9">
        <w:rPr>
          <w:szCs w:val="24"/>
        </w:rPr>
        <w:t xml:space="preserve"> </w:t>
      </w:r>
      <w:r w:rsidRPr="001959EB">
        <w:rPr>
          <w:szCs w:val="24"/>
        </w:rPr>
        <w:t>Janina Virkšienė – Savivaldybės administracijos Architektūros skyriaus vyriausioji specialistė;</w:t>
      </w:r>
      <w:r w:rsidR="00D92DA9">
        <w:rPr>
          <w:szCs w:val="24"/>
        </w:rPr>
        <w:t xml:space="preserve"> </w:t>
      </w:r>
      <w:r w:rsidRPr="001959EB">
        <w:rPr>
          <w:szCs w:val="24"/>
        </w:rPr>
        <w:t>Alvydas Mickus – asociacijos „Tverų bendruomenė“ atstovas (kviečiamas dalyvauti komisijoje, kai medžiai ir krūmai kertami, genimi ar kitaip pertvarkomi Tverų seniūnijos teritorijoje);</w:t>
      </w:r>
      <w:r w:rsidR="00D92DA9">
        <w:rPr>
          <w:szCs w:val="24"/>
        </w:rPr>
        <w:t xml:space="preserve"> </w:t>
      </w:r>
      <w:r w:rsidRPr="001959EB">
        <w:rPr>
          <w:szCs w:val="24"/>
        </w:rPr>
        <w:t>Petras Pocius – visuomeninės organizacijos „Daugėdų bendrija“ atstovas (kviečiamas dalyvauti komisijoje, kai medžiai ir krūmai kertami, genimi ar kitaip pertvarkomi Daugėdų seniūnijos teritorijoje);</w:t>
      </w:r>
      <w:r w:rsidR="00D92DA9">
        <w:rPr>
          <w:szCs w:val="24"/>
        </w:rPr>
        <w:t xml:space="preserve"> </w:t>
      </w:r>
      <w:r w:rsidRPr="001959EB">
        <w:rPr>
          <w:szCs w:val="24"/>
        </w:rPr>
        <w:t>Jonas Rekašius</w:t>
      </w:r>
      <w:r w:rsidRPr="001959EB">
        <w:rPr>
          <w:color w:val="FF0000"/>
          <w:szCs w:val="24"/>
        </w:rPr>
        <w:t xml:space="preserve"> </w:t>
      </w:r>
      <w:r w:rsidRPr="001959EB">
        <w:rPr>
          <w:szCs w:val="24"/>
        </w:rPr>
        <w:t>– Rietavo savivaldybės tarybos narys;</w:t>
      </w:r>
      <w:r w:rsidR="00D92DA9">
        <w:rPr>
          <w:szCs w:val="24"/>
        </w:rPr>
        <w:t xml:space="preserve"> </w:t>
      </w:r>
      <w:r w:rsidRPr="001959EB">
        <w:rPr>
          <w:szCs w:val="24"/>
        </w:rPr>
        <w:t>Kristina Ruikytė – Savivaldybės administracijos Architektūros skyriaus vyresnioji specialistė;</w:t>
      </w:r>
      <w:r w:rsidR="00D92DA9">
        <w:rPr>
          <w:szCs w:val="24"/>
        </w:rPr>
        <w:t xml:space="preserve"> </w:t>
      </w:r>
      <w:r w:rsidRPr="001959EB">
        <w:rPr>
          <w:szCs w:val="24"/>
        </w:rPr>
        <w:t>Jonas Šiurys – VĮ Valstybinių miškų urėdijos Telšių regioninio padalinio Rietavo medelyno vadovas;</w:t>
      </w:r>
      <w:r w:rsidR="00D92DA9">
        <w:rPr>
          <w:szCs w:val="24"/>
        </w:rPr>
        <w:t xml:space="preserve"> </w:t>
      </w:r>
      <w:r w:rsidRPr="001959EB">
        <w:rPr>
          <w:szCs w:val="24"/>
        </w:rPr>
        <w:t>Ingrida Zdanavičienė – Medingėnų bendruomenės „Medinga“ atstovė (kviečiama dalyvauti komisijoje, kai medžiai ir krūmai kertami, genimi ar kitaip pertvarkomi Medingėnų seniūnijos teritorijoje);</w:t>
      </w:r>
      <w:r w:rsidR="00D92DA9">
        <w:rPr>
          <w:szCs w:val="24"/>
        </w:rPr>
        <w:t xml:space="preserve"> </w:t>
      </w:r>
      <w:r w:rsidRPr="001959EB">
        <w:rPr>
          <w:szCs w:val="24"/>
        </w:rPr>
        <w:t>Seniūnas (seniūnijos, kurios teritorijoje saugotini medžiai ir krūmai kertami, genimi ar kitaip pertvarkomi).</w:t>
      </w:r>
    </w:p>
    <w:p w14:paraId="32075B02" w14:textId="419073AA" w:rsidR="001959EB" w:rsidRPr="001959EB" w:rsidRDefault="00D92DA9" w:rsidP="00D92DA9">
      <w:pPr>
        <w:rPr>
          <w:szCs w:val="24"/>
          <w:lang w:eastAsia="ar-SA"/>
        </w:rPr>
      </w:pPr>
      <w:r>
        <w:rPr>
          <w:szCs w:val="24"/>
        </w:rPr>
        <w:t xml:space="preserve">         </w:t>
      </w:r>
      <w:r w:rsidR="001959EB" w:rsidRPr="001959EB">
        <w:t xml:space="preserve">Kviesti Komisijos </w:t>
      </w:r>
      <w:r w:rsidR="001959EB" w:rsidRPr="001959EB">
        <w:rPr>
          <w:color w:val="000000"/>
        </w:rPr>
        <w:t>veikloje Komisijos nario teisėmis dalyvauti išvardytais atvejais:</w:t>
      </w:r>
      <w:r>
        <w:rPr>
          <w:color w:val="000000"/>
        </w:rPr>
        <w:t xml:space="preserve"> </w:t>
      </w:r>
      <w:r w:rsidR="001959EB" w:rsidRPr="001959EB">
        <w:t>saugomos teritorijos direkcijos atstovas, kai saugotini želdiniai auga jos administruojamoje saugomoje teritorijoje</w:t>
      </w:r>
      <w:r w:rsidR="001959EB" w:rsidRPr="001959EB">
        <w:rPr>
          <w:lang w:eastAsia="lt-LT"/>
        </w:rPr>
        <w:t>;</w:t>
      </w:r>
      <w:r>
        <w:rPr>
          <w:lang w:eastAsia="lt-LT"/>
        </w:rPr>
        <w:t xml:space="preserve"> </w:t>
      </w:r>
      <w:r w:rsidR="001959EB" w:rsidRPr="001959EB">
        <w:rPr>
          <w:szCs w:val="24"/>
          <w:lang w:eastAsia="lt-LT"/>
        </w:rPr>
        <w:t>Kultūros paveldo departamento prie Kultūros ministerijos teritorinio skyriaus atstovą, kai saugotini medžiai ir krūmai auga nekilnojamųjų kultūros vertybių teritorijoje ir kai jie yra kultūros paveldo objektų ar vietovių vertingosios savybės;</w:t>
      </w:r>
      <w:r>
        <w:rPr>
          <w:szCs w:val="24"/>
          <w:lang w:eastAsia="lt-LT"/>
        </w:rPr>
        <w:t xml:space="preserve"> </w:t>
      </w:r>
      <w:r w:rsidR="001959EB" w:rsidRPr="001959EB">
        <w:rPr>
          <w:bCs/>
          <w:szCs w:val="24"/>
          <w:lang w:eastAsia="ar-SA"/>
        </w:rPr>
        <w:t xml:space="preserve">Aplinkos apsaugos departamento prie Aplinkos ministerijos atstovą, kai Komisija rengia išvadą dėl ketinimo </w:t>
      </w:r>
      <w:r w:rsidR="001959EB" w:rsidRPr="001959EB">
        <w:rPr>
          <w:szCs w:val="24"/>
          <w:lang w:eastAsia="ar-SA"/>
        </w:rPr>
        <w:t>savivaldybės želdynų ir želdinių teritorijose arba ne savivaldybės valdomoje valstybinėje žemėje kirsti ar kitaip pašalinti iš augimo vietos 20 ar daugiau saugotinų želdinių arba kai viešuosiuose atskiruosiuose želdynuose ketinama kirsti ar kitaip pašalinti iš augimo vietos 10 ar daugiau saugotinų želdinių.</w:t>
      </w:r>
    </w:p>
    <w:p w14:paraId="5F3B3138" w14:textId="120AFE31" w:rsidR="001959EB" w:rsidRPr="001959EB" w:rsidRDefault="00D92DA9" w:rsidP="001959EB">
      <w:pPr>
        <w:rPr>
          <w:szCs w:val="24"/>
        </w:rPr>
      </w:pPr>
      <w:r>
        <w:rPr>
          <w:szCs w:val="24"/>
        </w:rPr>
        <w:t xml:space="preserve">         </w:t>
      </w:r>
      <w:r w:rsidR="001959EB" w:rsidRPr="001959EB">
        <w:rPr>
          <w:szCs w:val="24"/>
        </w:rPr>
        <w:t>Patvirtinti Rietavo savivaldybės želdynų ir želdinių apsaugos, priežiūros ir tvarkymo komisijos nuostatus (pridedama).</w:t>
      </w:r>
    </w:p>
    <w:p w14:paraId="0889B28B" w14:textId="215138C7" w:rsidR="00D92DA9" w:rsidRPr="0048099C" w:rsidRDefault="00D92DA9" w:rsidP="00D92DA9">
      <w:pPr>
        <w:tabs>
          <w:tab w:val="left" w:pos="1134"/>
        </w:tabs>
        <w:ind w:right="27"/>
        <w:contextualSpacing/>
        <w:textAlignment w:val="baseline"/>
        <w:rPr>
          <w:szCs w:val="24"/>
        </w:rPr>
      </w:pPr>
      <w:r>
        <w:rPr>
          <w:szCs w:val="24"/>
        </w:rPr>
        <w:t xml:space="preserve">         </w:t>
      </w:r>
      <w:r w:rsidRPr="0048099C">
        <w:rPr>
          <w:szCs w:val="24"/>
        </w:rPr>
        <w:t>Balsuota už pateiktą sprendimo projektą – 1</w:t>
      </w:r>
      <w:r>
        <w:rPr>
          <w:szCs w:val="24"/>
        </w:rPr>
        <w:t>5</w:t>
      </w:r>
      <w:r w:rsidRPr="0048099C">
        <w:rPr>
          <w:szCs w:val="24"/>
        </w:rPr>
        <w:t xml:space="preserve"> už.</w:t>
      </w:r>
    </w:p>
    <w:p w14:paraId="259323E3" w14:textId="77777777" w:rsidR="00D92DA9" w:rsidRDefault="00D92DA9" w:rsidP="00D92DA9">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3C2D57DE" w14:textId="7CDC14D8" w:rsidR="001959EB" w:rsidRDefault="001959EB" w:rsidP="001959EB">
      <w:pPr>
        <w:pStyle w:val="Sraopastraipa"/>
        <w:tabs>
          <w:tab w:val="left" w:pos="1276"/>
          <w:tab w:val="left" w:pos="1418"/>
          <w:tab w:val="left" w:pos="1560"/>
          <w:tab w:val="left" w:pos="1701"/>
          <w:tab w:val="left" w:pos="1843"/>
        </w:tabs>
        <w:ind w:left="0" w:firstLine="1276"/>
        <w:contextualSpacing/>
      </w:pPr>
    </w:p>
    <w:p w14:paraId="0C8DD164" w14:textId="529A0DE1" w:rsidR="005F4B74" w:rsidRPr="00D92DA9" w:rsidRDefault="00D92DA9" w:rsidP="00E4666A">
      <w:pPr>
        <w:pStyle w:val="Sraopastraipa"/>
        <w:numPr>
          <w:ilvl w:val="0"/>
          <w:numId w:val="19"/>
        </w:numPr>
        <w:tabs>
          <w:tab w:val="left" w:pos="1276"/>
          <w:tab w:val="left" w:pos="1418"/>
          <w:tab w:val="left" w:pos="1560"/>
          <w:tab w:val="left" w:pos="1701"/>
          <w:tab w:val="left" w:pos="1843"/>
        </w:tabs>
        <w:ind w:left="0" w:firstLine="1276"/>
        <w:contextualSpacing/>
      </w:pPr>
      <w:r>
        <w:t xml:space="preserve">SVARSTYTA. </w:t>
      </w:r>
      <w:r>
        <w:rPr>
          <w:iCs/>
        </w:rPr>
        <w:t>Rietavo savivaldybės Kelių priežiūros ir plėtros programos finansavimo lėšų paskirstymo ir naudojimo tvarkos patvirtinimas.</w:t>
      </w:r>
    </w:p>
    <w:p w14:paraId="3D6E8DB6" w14:textId="2B79AF46" w:rsidR="00D92DA9" w:rsidRDefault="00D92DA9" w:rsidP="00D92DA9">
      <w:r>
        <w:rPr>
          <w:iCs/>
        </w:rPr>
        <w:t xml:space="preserve">          Ūkio plėtros ir ekologijos komiteto pirmininkas Albinas Maslauskas teikė sprendimo projektą – p</w:t>
      </w:r>
      <w:r>
        <w:t>atvirtinti Rietavo savivaldybės kelių priežiūros ir plėtros programos finansavimo</w:t>
      </w:r>
      <w:r>
        <w:rPr>
          <w:color w:val="FF0000"/>
        </w:rPr>
        <w:t xml:space="preserve"> </w:t>
      </w:r>
      <w:r>
        <w:t>lėšų skirstymo ir naudojimo tvarką (pridedama).</w:t>
      </w:r>
    </w:p>
    <w:p w14:paraId="553F6192" w14:textId="4251FB31" w:rsidR="00D92DA9" w:rsidRPr="00D508C9" w:rsidRDefault="00D92DA9" w:rsidP="00D92DA9">
      <w:r>
        <w:t xml:space="preserve">          Įgalioti Savivaldybės administracijos direktorių Vytautą Dičiūną, vadovaujantis Rietavo savivaldybės kelių priežiūros ir plėtros programos </w:t>
      </w:r>
      <w:r w:rsidRPr="00D508C9">
        <w:t>finansavimo lėšų skirstymo ir naudojimo tvarka, sudaryti ir tvirtinti darbų ir paslaugų objektų sąrašus.</w:t>
      </w:r>
    </w:p>
    <w:p w14:paraId="7B8F11CD" w14:textId="5E1E6D27" w:rsidR="00D92DA9" w:rsidRPr="00D508C9" w:rsidRDefault="00D92DA9" w:rsidP="00D92DA9">
      <w:r>
        <w:t xml:space="preserve">          </w:t>
      </w:r>
      <w:r w:rsidRPr="00D508C9">
        <w:t>Pripažinti netekusiu galios Rietavo savivaldybės tarybos 2022 m. vasario 24 d. sprendimą Nr. T1-27 „Dėl Rietavo savivaldybės kelių priežiūros ir plėtros programos lėšų paskirstymo ir naudojimo tvarkos patvirtinimo“.</w:t>
      </w:r>
    </w:p>
    <w:p w14:paraId="5FF9CD52" w14:textId="77777777" w:rsidR="003E58E7" w:rsidRDefault="00D92DA9" w:rsidP="00D92DA9">
      <w:pPr>
        <w:pStyle w:val="Sraopastraipa"/>
        <w:tabs>
          <w:tab w:val="left" w:pos="1418"/>
          <w:tab w:val="left" w:pos="1560"/>
          <w:tab w:val="left" w:pos="1701"/>
          <w:tab w:val="left" w:pos="1843"/>
        </w:tabs>
        <w:ind w:left="0" w:firstLine="1276"/>
        <w:contextualSpacing/>
      </w:pPr>
      <w:r>
        <w:t xml:space="preserve"> Tarybos narys Alfredas Mockus: ar 18 Aprašo punktas neturėtų būti 17.1. papunktyje, nes man atrodo, kad kalba eina apie 16 punkte nurodytą 5 kriterijų</w:t>
      </w:r>
      <w:r w:rsidR="003E58E7">
        <w:t>?</w:t>
      </w:r>
    </w:p>
    <w:p w14:paraId="1528D3CE" w14:textId="77777777" w:rsidR="003E58E7" w:rsidRDefault="003E58E7" w:rsidP="00D92DA9">
      <w:pPr>
        <w:pStyle w:val="Sraopastraipa"/>
        <w:tabs>
          <w:tab w:val="left" w:pos="1418"/>
          <w:tab w:val="left" w:pos="1560"/>
          <w:tab w:val="left" w:pos="1701"/>
          <w:tab w:val="left" w:pos="1843"/>
        </w:tabs>
        <w:ind w:left="0" w:firstLine="1276"/>
        <w:contextualSpacing/>
      </w:pPr>
      <w:r>
        <w:t xml:space="preserve">  Ūkio plėtros ir investicijų skyriaus vedėjas Juozas Albauskas: 18 punkte kalbama apie suinteresuotą asmenį, norintį tiesti kelią ir savo lėšomis prisideda 30 proc. Punktai vienas kitam neprieštarauja. Rengdami sprendimo projektą atsižvelgėme į tai, kaip yra Kelių direkcijos parengtame apraše. </w:t>
      </w:r>
    </w:p>
    <w:p w14:paraId="215C9974" w14:textId="77777777" w:rsidR="00577E96" w:rsidRDefault="003E58E7" w:rsidP="00D92DA9">
      <w:pPr>
        <w:pStyle w:val="Sraopastraipa"/>
        <w:tabs>
          <w:tab w:val="left" w:pos="1418"/>
          <w:tab w:val="left" w:pos="1560"/>
          <w:tab w:val="left" w:pos="1701"/>
          <w:tab w:val="left" w:pos="1843"/>
        </w:tabs>
        <w:ind w:left="0" w:firstLine="1276"/>
        <w:contextualSpacing/>
      </w:pPr>
      <w:r>
        <w:t xml:space="preserve"> Tarybos narys Alfredas Mockus: matau, kad Aprašą papildėte naujais kriterijais ir dar įdėjote gatvių apšvietimą. Anksčiau buvo 20 proc., dabar yra </w:t>
      </w:r>
      <w:r w:rsidR="00577E96">
        <w:t>30 proc.</w:t>
      </w:r>
    </w:p>
    <w:p w14:paraId="1B87A616" w14:textId="77777777" w:rsidR="00283B1F" w:rsidRDefault="00577E96" w:rsidP="00D92DA9">
      <w:pPr>
        <w:pStyle w:val="Sraopastraipa"/>
        <w:tabs>
          <w:tab w:val="left" w:pos="1418"/>
          <w:tab w:val="left" w:pos="1560"/>
          <w:tab w:val="left" w:pos="1701"/>
          <w:tab w:val="left" w:pos="1843"/>
        </w:tabs>
        <w:ind w:left="0" w:firstLine="1276"/>
        <w:contextualSpacing/>
      </w:pPr>
      <w:r>
        <w:t xml:space="preserve"> Ūkio plėtros ir investicijų skyriaus vedėjas Juozas Albauskas: norėjome būti uolūs. Buvo reikalavimas parengti lėšų skirstymo tvarką iki kovo 1 d. Sudarėme prioritetinių kelių sąrašą, bet neįvertinome</w:t>
      </w:r>
      <w:r w:rsidR="00283B1F">
        <w:t xml:space="preserve">, kad pirmiausiai sąraše turėtų būti tie projektai, kurie turi kreditinių įsiskolinimų, todėl teko pridėti naujų kriterijų. </w:t>
      </w:r>
    </w:p>
    <w:p w14:paraId="7B13621A" w14:textId="5F1770C3" w:rsidR="00D92DA9" w:rsidRDefault="00283B1F" w:rsidP="00D92DA9">
      <w:pPr>
        <w:pStyle w:val="Sraopastraipa"/>
        <w:tabs>
          <w:tab w:val="left" w:pos="1418"/>
          <w:tab w:val="left" w:pos="1560"/>
          <w:tab w:val="left" w:pos="1701"/>
          <w:tab w:val="left" w:pos="1843"/>
        </w:tabs>
        <w:ind w:left="0" w:firstLine="1276"/>
        <w:contextualSpacing/>
      </w:pPr>
      <w:r>
        <w:t>Tarybos narys Alfredas Mockus: gal būtų geriau kriterijų dėl seniūnijų kelių ilgio iškelti aukščiau, negu seniūnijos užimamą teritoriją?</w:t>
      </w:r>
      <w:r w:rsidR="00D92DA9">
        <w:t xml:space="preserve"> </w:t>
      </w:r>
    </w:p>
    <w:p w14:paraId="214DD0FE" w14:textId="45CC71AA" w:rsidR="00FA1767" w:rsidRDefault="00FA1767" w:rsidP="00D92DA9">
      <w:pPr>
        <w:pStyle w:val="Sraopastraipa"/>
        <w:tabs>
          <w:tab w:val="left" w:pos="1418"/>
          <w:tab w:val="left" w:pos="1560"/>
          <w:tab w:val="left" w:pos="1701"/>
          <w:tab w:val="left" w:pos="1843"/>
        </w:tabs>
        <w:ind w:left="0" w:firstLine="1276"/>
        <w:contextualSpacing/>
      </w:pPr>
      <w:bookmarkStart w:id="22" w:name="_Hlk103242659"/>
      <w:r>
        <w:lastRenderedPageBreak/>
        <w:t>Ūkio plėtros ir investicijų skyriaus vedėjas Juozas Albauskas:</w:t>
      </w:r>
      <w:bookmarkEnd w:id="22"/>
      <w:r>
        <w:t xml:space="preserve"> toks klausimas kilo ir Ūkio plėtros ir ekologijos komitete. Seniūnai dėl tvarkos aprašo pastabų nepateikė. Jeigu seniūnijos kelių ilgį iškeltume aukščiau už užimamą teritoriją, tada būtų nuskriaustos „mažosios“ seniūnijos. </w:t>
      </w:r>
    </w:p>
    <w:p w14:paraId="59218C61" w14:textId="5F5E6A8D" w:rsidR="00065209" w:rsidRPr="0048099C" w:rsidRDefault="00065209" w:rsidP="00065209">
      <w:pPr>
        <w:tabs>
          <w:tab w:val="left" w:pos="1134"/>
        </w:tabs>
        <w:ind w:right="27"/>
        <w:contextualSpacing/>
        <w:textAlignment w:val="baseline"/>
        <w:rPr>
          <w:szCs w:val="24"/>
        </w:rPr>
      </w:pPr>
      <w:r>
        <w:rPr>
          <w:szCs w:val="24"/>
        </w:rPr>
        <w:t xml:space="preserve">         </w:t>
      </w:r>
      <w:r w:rsidRPr="0048099C">
        <w:rPr>
          <w:szCs w:val="24"/>
        </w:rPr>
        <w:t>Balsuota už pateiktą sprendimo projektą – 1</w:t>
      </w:r>
      <w:r>
        <w:rPr>
          <w:szCs w:val="24"/>
        </w:rPr>
        <w:t>4</w:t>
      </w:r>
      <w:r w:rsidRPr="0048099C">
        <w:rPr>
          <w:szCs w:val="24"/>
        </w:rPr>
        <w:t xml:space="preserve"> už</w:t>
      </w:r>
      <w:r>
        <w:rPr>
          <w:szCs w:val="24"/>
        </w:rPr>
        <w:t>, 1 susilaikė (Alfredas Mockus).</w:t>
      </w:r>
      <w:r w:rsidRPr="0048099C">
        <w:rPr>
          <w:szCs w:val="24"/>
        </w:rPr>
        <w:t>.</w:t>
      </w:r>
    </w:p>
    <w:p w14:paraId="771349DD" w14:textId="77777777" w:rsidR="00065209" w:rsidRDefault="00065209" w:rsidP="00065209">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6B593A61" w14:textId="77777777" w:rsidR="00065209" w:rsidRDefault="00065209" w:rsidP="00D92DA9">
      <w:pPr>
        <w:pStyle w:val="Sraopastraipa"/>
        <w:tabs>
          <w:tab w:val="left" w:pos="1418"/>
          <w:tab w:val="left" w:pos="1560"/>
          <w:tab w:val="left" w:pos="1701"/>
          <w:tab w:val="left" w:pos="1843"/>
        </w:tabs>
        <w:ind w:left="0" w:firstLine="1276"/>
        <w:contextualSpacing/>
      </w:pPr>
    </w:p>
    <w:p w14:paraId="71FB6B80" w14:textId="77777777" w:rsidR="00065209" w:rsidRDefault="00065209" w:rsidP="00D92DA9">
      <w:pPr>
        <w:pStyle w:val="Sraopastraipa"/>
        <w:tabs>
          <w:tab w:val="left" w:pos="1418"/>
          <w:tab w:val="left" w:pos="1560"/>
          <w:tab w:val="left" w:pos="1701"/>
          <w:tab w:val="left" w:pos="1843"/>
        </w:tabs>
        <w:ind w:left="0" w:firstLine="1276"/>
        <w:contextualSpacing/>
      </w:pPr>
    </w:p>
    <w:p w14:paraId="113B9595" w14:textId="5F4DD5AA" w:rsidR="005F4B74" w:rsidRPr="00065209" w:rsidRDefault="00065209" w:rsidP="00E4666A">
      <w:pPr>
        <w:pStyle w:val="Sraopastraipa"/>
        <w:numPr>
          <w:ilvl w:val="0"/>
          <w:numId w:val="19"/>
        </w:numPr>
        <w:tabs>
          <w:tab w:val="left" w:pos="1276"/>
          <w:tab w:val="left" w:pos="1418"/>
          <w:tab w:val="left" w:pos="1560"/>
          <w:tab w:val="left" w:pos="1701"/>
          <w:tab w:val="left" w:pos="1843"/>
        </w:tabs>
        <w:ind w:left="0" w:firstLine="1276"/>
        <w:contextualSpacing/>
      </w:pPr>
      <w:r>
        <w:t xml:space="preserve">SVARSTYTA. </w:t>
      </w:r>
      <w:r>
        <w:rPr>
          <w:iCs/>
        </w:rPr>
        <w:t>Rietavo savivaldybės 2022-2024 m. prioritetinio vietinės reikšmės kelių vystymo (tvarkymo) objektų sąrašo patvirtinimas.</w:t>
      </w:r>
    </w:p>
    <w:p w14:paraId="2A9BC556" w14:textId="5D6973F8" w:rsidR="00065209" w:rsidRDefault="00065209" w:rsidP="00065209">
      <w:r>
        <w:rPr>
          <w:iCs/>
        </w:rPr>
        <w:t xml:space="preserve">         </w:t>
      </w:r>
      <w:bookmarkStart w:id="23" w:name="_Hlk103241112"/>
      <w:r>
        <w:rPr>
          <w:iCs/>
        </w:rPr>
        <w:t>Ūkio plėtros ir ekologijos komiteto pirmininkas Albinas Maslauskas teikė sprendimo projektą –</w:t>
      </w:r>
      <w:bookmarkEnd w:id="23"/>
      <w:r>
        <w:rPr>
          <w:iCs/>
        </w:rPr>
        <w:t xml:space="preserve"> p</w:t>
      </w:r>
      <w:r>
        <w:t>atvirtinti Rietavo savivaldybės 2022–2024 m. prioritetinį vietinės reikšmės kelių  vystymo (tvarkymo) objektų sąrašą (pridedama).</w:t>
      </w:r>
    </w:p>
    <w:p w14:paraId="34EE36C8" w14:textId="2C7CC1FB" w:rsidR="00065209" w:rsidRDefault="00065209" w:rsidP="00065209">
      <w:r>
        <w:t xml:space="preserve">         Rietavo savivaldybės 2022–2024 m. prioritetinį vietinės reikšmės kelių vystymo (tvarkymo) objektų sąrašą  paskelbti Rietavo savivaldybės interneto svetainėje.</w:t>
      </w:r>
    </w:p>
    <w:p w14:paraId="31B85586" w14:textId="258D47A2" w:rsidR="00065209" w:rsidRPr="00813A21" w:rsidRDefault="00065209" w:rsidP="00065209">
      <w:r>
        <w:t xml:space="preserve">         </w:t>
      </w:r>
      <w:r w:rsidRPr="00813A21">
        <w:t>Pripažinti netekusiu galios Rietavo savivaldybės tarybos 2022 m. vasario 24 d. sprendimą Nr.</w:t>
      </w:r>
      <w:r>
        <w:t xml:space="preserve"> </w:t>
      </w:r>
      <w:r w:rsidRPr="00813A21">
        <w:t>T1-28  „Dėl Rietavo savivaldybės 2022–2024 m. prioritetinių vietinės reikšmės kelių  vystymo (tvarkymo) objektų sąrašo patvirtinimo“.</w:t>
      </w:r>
    </w:p>
    <w:p w14:paraId="30535C52" w14:textId="46FA6F33" w:rsidR="00065209" w:rsidRPr="0048099C" w:rsidRDefault="00065209" w:rsidP="00065209">
      <w:pPr>
        <w:tabs>
          <w:tab w:val="left" w:pos="1134"/>
        </w:tabs>
        <w:ind w:right="27"/>
        <w:contextualSpacing/>
        <w:textAlignment w:val="baseline"/>
        <w:rPr>
          <w:szCs w:val="24"/>
        </w:rPr>
      </w:pPr>
      <w:r>
        <w:rPr>
          <w:szCs w:val="24"/>
        </w:rPr>
        <w:t xml:space="preserve">         </w:t>
      </w:r>
      <w:r w:rsidRPr="0048099C">
        <w:rPr>
          <w:szCs w:val="24"/>
        </w:rPr>
        <w:t>Balsuota už pateiktą sprendimo projektą – 1</w:t>
      </w:r>
      <w:r>
        <w:rPr>
          <w:szCs w:val="24"/>
        </w:rPr>
        <w:t>5</w:t>
      </w:r>
      <w:r w:rsidRPr="0048099C">
        <w:rPr>
          <w:szCs w:val="24"/>
        </w:rPr>
        <w:t xml:space="preserve"> už.</w:t>
      </w:r>
    </w:p>
    <w:p w14:paraId="09097BB3" w14:textId="77777777" w:rsidR="00065209" w:rsidRDefault="00065209" w:rsidP="00065209">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480AB86B" w14:textId="07B5B85F" w:rsidR="00065209" w:rsidRDefault="00065209" w:rsidP="00065209">
      <w:pPr>
        <w:pStyle w:val="Sraopastraipa"/>
        <w:tabs>
          <w:tab w:val="left" w:pos="1276"/>
          <w:tab w:val="left" w:pos="1418"/>
          <w:tab w:val="left" w:pos="1560"/>
          <w:tab w:val="left" w:pos="1701"/>
          <w:tab w:val="left" w:pos="1843"/>
        </w:tabs>
        <w:ind w:left="0" w:firstLine="1276"/>
        <w:contextualSpacing/>
      </w:pPr>
    </w:p>
    <w:p w14:paraId="5D7388A8" w14:textId="69F55FC0" w:rsidR="005F4B74" w:rsidRPr="00065209" w:rsidRDefault="00065209" w:rsidP="00E4666A">
      <w:pPr>
        <w:pStyle w:val="Sraopastraipa"/>
        <w:numPr>
          <w:ilvl w:val="0"/>
          <w:numId w:val="19"/>
        </w:numPr>
        <w:tabs>
          <w:tab w:val="left" w:pos="1276"/>
          <w:tab w:val="left" w:pos="1418"/>
          <w:tab w:val="left" w:pos="1560"/>
          <w:tab w:val="left" w:pos="1701"/>
          <w:tab w:val="left" w:pos="1843"/>
        </w:tabs>
        <w:ind w:left="0" w:firstLine="1276"/>
        <w:contextualSpacing/>
      </w:pPr>
      <w:r>
        <w:t xml:space="preserve">SVARSTYTA. </w:t>
      </w:r>
      <w:r w:rsidRPr="00086FEA">
        <w:rPr>
          <w:iCs/>
        </w:rPr>
        <w:t>Rietavo savivaldybės strateginio plėtros plano 2021-2027 metams 1 priedo papildym</w:t>
      </w:r>
      <w:r>
        <w:rPr>
          <w:iCs/>
        </w:rPr>
        <w:t>as.</w:t>
      </w:r>
    </w:p>
    <w:p w14:paraId="0CD512CD" w14:textId="24D3BB44" w:rsidR="00997BE6" w:rsidRPr="004C68FB" w:rsidRDefault="00FA1767" w:rsidP="00997BE6">
      <w:pPr>
        <w:ind w:firstLine="782"/>
        <w:rPr>
          <w:color w:val="000000" w:themeColor="text1"/>
        </w:rPr>
      </w:pPr>
      <w:r>
        <w:rPr>
          <w:iCs/>
        </w:rPr>
        <w:t xml:space="preserve">        Ūkio plėtros ir ekologijos komiteto pirmininkas Albinas Maslauskas teikė sprendimo projektą – </w:t>
      </w:r>
      <w:r w:rsidR="00997BE6">
        <w:rPr>
          <w:iCs/>
        </w:rPr>
        <w:t>p</w:t>
      </w:r>
      <w:r w:rsidR="00997BE6" w:rsidRPr="004C68FB">
        <w:rPr>
          <w:color w:val="000000" w:themeColor="text1"/>
        </w:rPr>
        <w:t>apildyti Rietavo savivaldybės strateginio plėtros plano 2021–2027 metų, patvirtinto Rietavo savivaldybės tarybos 2020 m. spalio 2</w:t>
      </w:r>
      <w:r w:rsidR="00997BE6">
        <w:rPr>
          <w:color w:val="000000" w:themeColor="text1"/>
        </w:rPr>
        <w:t>9</w:t>
      </w:r>
      <w:r w:rsidR="00997BE6" w:rsidRPr="004C68FB">
        <w:rPr>
          <w:color w:val="000000" w:themeColor="text1"/>
        </w:rPr>
        <w:t xml:space="preserve"> d. sprendimu Nr. T1-162 „Dėl Rietavo savivaldybės strateginio plėtros plano 2021–2027 metams patvirtinimo“, 1 priedą:</w:t>
      </w:r>
    </w:p>
    <w:p w14:paraId="653F035C" w14:textId="07709A7D" w:rsidR="00997BE6" w:rsidRPr="004C68FB" w:rsidRDefault="00997BE6" w:rsidP="00997BE6">
      <w:pPr>
        <w:ind w:firstLine="782"/>
        <w:rPr>
          <w:color w:val="000000" w:themeColor="text1"/>
        </w:rPr>
      </w:pPr>
      <w:r>
        <w:rPr>
          <w:color w:val="000000" w:themeColor="text1"/>
        </w:rPr>
        <w:t xml:space="preserve">         </w:t>
      </w:r>
      <w:r w:rsidRPr="004C68FB">
        <w:rPr>
          <w:color w:val="000000" w:themeColor="text1"/>
        </w:rPr>
        <w:t>1.3</w:t>
      </w:r>
      <w:r>
        <w:rPr>
          <w:color w:val="000000" w:themeColor="text1"/>
        </w:rPr>
        <w:t>.</w:t>
      </w:r>
      <w:r w:rsidRPr="004C68FB">
        <w:rPr>
          <w:color w:val="000000" w:themeColor="text1"/>
        </w:rPr>
        <w:t xml:space="preserve"> prioriteto „Darni ir tvari viešoji infrastruktūra, sveika gyvenamoji aplinka“  3.2. tikslo  „Modernios ir saugios susisiekimo sistemos vystymas“ 3.2.1. uždavinio „Vystyti susisiekimo infrastruktūrą, modernizuoti eismo saugumo sistemą“  3.2.1.2. punkto „Atnaujinti ir (arba) įrengti Rietavo miesto gatves, vietinės reikšmės kelius, privažiavimo kelius, automobilių stovėjimo aikšteles“ papunkčiais ir juos išdėstyti taip:</w:t>
      </w:r>
    </w:p>
    <w:p w14:paraId="3D70C5CD" w14:textId="77777777" w:rsidR="00997BE6" w:rsidRPr="004C68FB" w:rsidRDefault="00997BE6" w:rsidP="00997BE6">
      <w:pPr>
        <w:rPr>
          <w:color w:val="000000" w:themeColor="text1"/>
        </w:rPr>
      </w:pP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2984"/>
        <w:gridCol w:w="1904"/>
        <w:gridCol w:w="1365"/>
        <w:gridCol w:w="1576"/>
      </w:tblGrid>
      <w:tr w:rsidR="00997BE6" w:rsidRPr="004C68FB" w14:paraId="76764092" w14:textId="77777777" w:rsidTr="000A4281">
        <w:tc>
          <w:tcPr>
            <w:tcW w:w="1236" w:type="dxa"/>
            <w:shd w:val="clear" w:color="auto" w:fill="D9D9D9" w:themeFill="background1" w:themeFillShade="D9"/>
            <w:vAlign w:val="center"/>
          </w:tcPr>
          <w:p w14:paraId="2A611A19" w14:textId="7D8BDA45" w:rsidR="00997BE6" w:rsidRPr="002502F0" w:rsidRDefault="00997BE6" w:rsidP="00997BE6">
            <w:pPr>
              <w:ind w:firstLine="0"/>
              <w:rPr>
                <w:color w:val="000000" w:themeColor="text1"/>
                <w:szCs w:val="24"/>
              </w:rPr>
            </w:pPr>
            <w:r>
              <w:rPr>
                <w:color w:val="000000" w:themeColor="text1"/>
                <w:szCs w:val="24"/>
              </w:rPr>
              <w:t xml:space="preserve">Eil. </w:t>
            </w:r>
            <w:r w:rsidRPr="002502F0">
              <w:rPr>
                <w:color w:val="000000" w:themeColor="text1"/>
                <w:szCs w:val="24"/>
              </w:rPr>
              <w:t>Nr.</w:t>
            </w:r>
          </w:p>
        </w:tc>
        <w:tc>
          <w:tcPr>
            <w:tcW w:w="3437" w:type="dxa"/>
            <w:shd w:val="clear" w:color="auto" w:fill="D9D9D9" w:themeFill="background1" w:themeFillShade="D9"/>
            <w:vAlign w:val="center"/>
          </w:tcPr>
          <w:p w14:paraId="6A32F5A4" w14:textId="77777777" w:rsidR="00997BE6" w:rsidRPr="002502F0" w:rsidRDefault="00997BE6" w:rsidP="00997BE6">
            <w:pPr>
              <w:ind w:firstLine="0"/>
              <w:rPr>
                <w:color w:val="000000" w:themeColor="text1"/>
                <w:szCs w:val="24"/>
              </w:rPr>
            </w:pPr>
            <w:r w:rsidRPr="002502F0">
              <w:rPr>
                <w:color w:val="000000" w:themeColor="text1"/>
                <w:szCs w:val="24"/>
              </w:rPr>
              <w:t>Priemonės pavadinimas</w:t>
            </w:r>
          </w:p>
        </w:tc>
        <w:tc>
          <w:tcPr>
            <w:tcW w:w="1985" w:type="dxa"/>
            <w:shd w:val="clear" w:color="auto" w:fill="D9D9D9" w:themeFill="background1" w:themeFillShade="D9"/>
            <w:vAlign w:val="center"/>
          </w:tcPr>
          <w:p w14:paraId="40067623" w14:textId="77777777" w:rsidR="00997BE6" w:rsidRPr="002502F0" w:rsidRDefault="00997BE6" w:rsidP="00997BE6">
            <w:pPr>
              <w:ind w:firstLine="0"/>
              <w:rPr>
                <w:color w:val="000000" w:themeColor="text1"/>
                <w:szCs w:val="24"/>
              </w:rPr>
            </w:pPr>
            <w:r w:rsidRPr="002502F0">
              <w:rPr>
                <w:color w:val="000000" w:themeColor="text1"/>
                <w:szCs w:val="24"/>
              </w:rPr>
              <w:t>Pasiekimo indikatorius</w:t>
            </w:r>
          </w:p>
        </w:tc>
        <w:tc>
          <w:tcPr>
            <w:tcW w:w="1417" w:type="dxa"/>
            <w:shd w:val="clear" w:color="auto" w:fill="D9D9D9" w:themeFill="background1" w:themeFillShade="D9"/>
            <w:vAlign w:val="center"/>
          </w:tcPr>
          <w:p w14:paraId="52EEE339" w14:textId="77777777" w:rsidR="00997BE6" w:rsidRPr="002502F0" w:rsidRDefault="00997BE6" w:rsidP="00997BE6">
            <w:pPr>
              <w:ind w:firstLine="0"/>
              <w:rPr>
                <w:color w:val="000000" w:themeColor="text1"/>
                <w:szCs w:val="24"/>
              </w:rPr>
            </w:pPr>
            <w:r w:rsidRPr="002502F0">
              <w:rPr>
                <w:color w:val="000000" w:themeColor="text1"/>
                <w:szCs w:val="24"/>
              </w:rPr>
              <w:t>Pasiekimo laikas</w:t>
            </w:r>
          </w:p>
        </w:tc>
        <w:tc>
          <w:tcPr>
            <w:tcW w:w="1710" w:type="dxa"/>
            <w:shd w:val="clear" w:color="auto" w:fill="D9D9D9" w:themeFill="background1" w:themeFillShade="D9"/>
            <w:vAlign w:val="center"/>
          </w:tcPr>
          <w:p w14:paraId="318FD8A0" w14:textId="77777777" w:rsidR="00997BE6" w:rsidRPr="002502F0" w:rsidRDefault="00997BE6" w:rsidP="00997BE6">
            <w:pPr>
              <w:ind w:firstLine="0"/>
              <w:rPr>
                <w:color w:val="000000" w:themeColor="text1"/>
                <w:szCs w:val="24"/>
              </w:rPr>
            </w:pPr>
            <w:r w:rsidRPr="002502F0">
              <w:rPr>
                <w:color w:val="000000" w:themeColor="text1"/>
                <w:szCs w:val="24"/>
              </w:rPr>
              <w:t>Atsakinga institucija</w:t>
            </w:r>
          </w:p>
        </w:tc>
      </w:tr>
      <w:tr w:rsidR="00997BE6" w:rsidRPr="004C68FB" w14:paraId="1F5BBAA1" w14:textId="77777777" w:rsidTr="000A4281">
        <w:tc>
          <w:tcPr>
            <w:tcW w:w="1236" w:type="dxa"/>
            <w:vAlign w:val="center"/>
          </w:tcPr>
          <w:p w14:paraId="31982810" w14:textId="77777777" w:rsidR="00997BE6" w:rsidRPr="004C68FB" w:rsidRDefault="00997BE6" w:rsidP="00997BE6">
            <w:pPr>
              <w:ind w:firstLine="0"/>
              <w:jc w:val="right"/>
              <w:rPr>
                <w:color w:val="000000" w:themeColor="text1"/>
                <w:szCs w:val="24"/>
              </w:rPr>
            </w:pPr>
            <w:r w:rsidRPr="004C68FB">
              <w:rPr>
                <w:color w:val="000000" w:themeColor="text1"/>
                <w:szCs w:val="24"/>
              </w:rPr>
              <w:t>3.2.1.2.</w:t>
            </w:r>
            <w:r>
              <w:rPr>
                <w:color w:val="000000" w:themeColor="text1"/>
                <w:szCs w:val="24"/>
              </w:rPr>
              <w:t>14</w:t>
            </w:r>
            <w:r w:rsidRPr="004C68FB">
              <w:rPr>
                <w:color w:val="000000" w:themeColor="text1"/>
                <w:szCs w:val="24"/>
              </w:rPr>
              <w:t>.</w:t>
            </w:r>
          </w:p>
        </w:tc>
        <w:tc>
          <w:tcPr>
            <w:tcW w:w="3437" w:type="dxa"/>
            <w:vAlign w:val="center"/>
          </w:tcPr>
          <w:p w14:paraId="3545AD94" w14:textId="77777777" w:rsidR="00997BE6" w:rsidRPr="004C68FB" w:rsidRDefault="00997BE6" w:rsidP="00997BE6">
            <w:pPr>
              <w:ind w:firstLine="0"/>
              <w:jc w:val="left"/>
              <w:rPr>
                <w:color w:val="000000" w:themeColor="text1"/>
                <w:szCs w:val="24"/>
              </w:rPr>
            </w:pPr>
            <w:r>
              <w:rPr>
                <w:color w:val="000000" w:themeColor="text1"/>
                <w:szCs w:val="24"/>
              </w:rPr>
              <w:t>Rietavo savivaldybės Rietavo miesto Lagūnos g. (Nr. RT0254)</w:t>
            </w:r>
            <w:r w:rsidRPr="004C68FB">
              <w:rPr>
                <w:color w:val="000000" w:themeColor="text1"/>
                <w:szCs w:val="24"/>
              </w:rPr>
              <w:t xml:space="preserve"> </w:t>
            </w:r>
            <w:r>
              <w:rPr>
                <w:color w:val="000000" w:themeColor="text1"/>
                <w:szCs w:val="24"/>
              </w:rPr>
              <w:t>rekonstravimas</w:t>
            </w:r>
          </w:p>
        </w:tc>
        <w:tc>
          <w:tcPr>
            <w:tcW w:w="1985" w:type="dxa"/>
            <w:vAlign w:val="center"/>
          </w:tcPr>
          <w:p w14:paraId="4D20D058" w14:textId="77777777" w:rsidR="00997BE6" w:rsidRPr="004C68FB" w:rsidRDefault="00997BE6" w:rsidP="00997BE6">
            <w:pPr>
              <w:ind w:firstLine="0"/>
              <w:jc w:val="left"/>
              <w:rPr>
                <w:color w:val="000000" w:themeColor="text1"/>
                <w:szCs w:val="24"/>
              </w:rPr>
            </w:pPr>
            <w:r>
              <w:rPr>
                <w:color w:val="000000" w:themeColor="text1"/>
                <w:szCs w:val="24"/>
              </w:rPr>
              <w:t xml:space="preserve">Rekonstruotos </w:t>
            </w:r>
            <w:r w:rsidRPr="004C68FB">
              <w:rPr>
                <w:color w:val="000000" w:themeColor="text1"/>
                <w:szCs w:val="24"/>
              </w:rPr>
              <w:t xml:space="preserve"> </w:t>
            </w:r>
            <w:r>
              <w:rPr>
                <w:color w:val="000000" w:themeColor="text1"/>
                <w:szCs w:val="24"/>
              </w:rPr>
              <w:t>gatvės</w:t>
            </w:r>
            <w:r w:rsidRPr="004C68FB">
              <w:rPr>
                <w:color w:val="000000" w:themeColor="text1"/>
                <w:szCs w:val="24"/>
              </w:rPr>
              <w:t xml:space="preserve"> ilgis (km)</w:t>
            </w:r>
          </w:p>
        </w:tc>
        <w:tc>
          <w:tcPr>
            <w:tcW w:w="1417" w:type="dxa"/>
            <w:vAlign w:val="center"/>
          </w:tcPr>
          <w:p w14:paraId="7EE5A80A" w14:textId="77777777" w:rsidR="00997BE6" w:rsidRPr="004C68FB" w:rsidRDefault="00997BE6" w:rsidP="00997BE6">
            <w:pPr>
              <w:ind w:firstLine="0"/>
              <w:jc w:val="left"/>
              <w:rPr>
                <w:color w:val="000000" w:themeColor="text1"/>
                <w:szCs w:val="24"/>
              </w:rPr>
            </w:pPr>
            <w:r w:rsidRPr="004C68FB">
              <w:rPr>
                <w:color w:val="000000" w:themeColor="text1"/>
                <w:szCs w:val="24"/>
              </w:rPr>
              <w:t>2022–2027</w:t>
            </w:r>
          </w:p>
        </w:tc>
        <w:tc>
          <w:tcPr>
            <w:tcW w:w="1710" w:type="dxa"/>
            <w:vAlign w:val="center"/>
          </w:tcPr>
          <w:p w14:paraId="4B6C934C" w14:textId="77777777" w:rsidR="00997BE6" w:rsidRPr="004C68FB" w:rsidRDefault="00997BE6" w:rsidP="00997BE6">
            <w:pPr>
              <w:ind w:firstLine="0"/>
              <w:jc w:val="left"/>
              <w:rPr>
                <w:color w:val="000000" w:themeColor="text1"/>
                <w:szCs w:val="24"/>
              </w:rPr>
            </w:pPr>
            <w:r w:rsidRPr="004C68FB">
              <w:rPr>
                <w:color w:val="000000" w:themeColor="text1"/>
                <w:szCs w:val="24"/>
              </w:rPr>
              <w:t>RSA, RSA Rietavo miesto seniūnija</w:t>
            </w:r>
          </w:p>
        </w:tc>
      </w:tr>
      <w:tr w:rsidR="00997BE6" w:rsidRPr="004C68FB" w14:paraId="1520B533" w14:textId="77777777" w:rsidTr="000A4281">
        <w:tc>
          <w:tcPr>
            <w:tcW w:w="1236" w:type="dxa"/>
            <w:vAlign w:val="center"/>
          </w:tcPr>
          <w:p w14:paraId="1D137B2C" w14:textId="77777777" w:rsidR="00997BE6" w:rsidRPr="004C68FB" w:rsidRDefault="00997BE6" w:rsidP="00997BE6">
            <w:pPr>
              <w:jc w:val="left"/>
              <w:rPr>
                <w:color w:val="000000" w:themeColor="text1"/>
                <w:szCs w:val="24"/>
              </w:rPr>
            </w:pPr>
            <w:r>
              <w:rPr>
                <w:color w:val="000000" w:themeColor="text1"/>
                <w:szCs w:val="24"/>
              </w:rPr>
              <w:t>3.2.1.2.15.</w:t>
            </w:r>
          </w:p>
        </w:tc>
        <w:tc>
          <w:tcPr>
            <w:tcW w:w="3437" w:type="dxa"/>
            <w:vAlign w:val="center"/>
          </w:tcPr>
          <w:p w14:paraId="0F6901CE" w14:textId="77777777" w:rsidR="00997BE6" w:rsidRPr="004C68FB" w:rsidRDefault="00997BE6" w:rsidP="006E6366">
            <w:pPr>
              <w:ind w:firstLine="0"/>
              <w:jc w:val="left"/>
              <w:rPr>
                <w:color w:val="000000" w:themeColor="text1"/>
                <w:szCs w:val="24"/>
              </w:rPr>
            </w:pPr>
            <w:r>
              <w:rPr>
                <w:color w:val="000000" w:themeColor="text1"/>
                <w:szCs w:val="24"/>
              </w:rPr>
              <w:t>Rietavo savivaldybės Rietavo sen. Pramonės g. (Nr. RT0223) kapitalinis remontas</w:t>
            </w:r>
          </w:p>
        </w:tc>
        <w:tc>
          <w:tcPr>
            <w:tcW w:w="1985" w:type="dxa"/>
            <w:vAlign w:val="center"/>
          </w:tcPr>
          <w:p w14:paraId="4A7705DD" w14:textId="77777777" w:rsidR="00997BE6" w:rsidRPr="004C68FB" w:rsidRDefault="00997BE6" w:rsidP="006E6366">
            <w:pPr>
              <w:ind w:firstLine="0"/>
              <w:jc w:val="left"/>
              <w:rPr>
                <w:color w:val="000000" w:themeColor="text1"/>
                <w:szCs w:val="24"/>
              </w:rPr>
            </w:pPr>
            <w:r>
              <w:rPr>
                <w:color w:val="000000" w:themeColor="text1"/>
                <w:szCs w:val="24"/>
              </w:rPr>
              <w:t xml:space="preserve">Suremontuotos </w:t>
            </w:r>
            <w:r w:rsidRPr="004C68FB">
              <w:rPr>
                <w:color w:val="000000" w:themeColor="text1"/>
                <w:szCs w:val="24"/>
              </w:rPr>
              <w:t xml:space="preserve"> </w:t>
            </w:r>
            <w:r>
              <w:rPr>
                <w:color w:val="000000" w:themeColor="text1"/>
                <w:szCs w:val="24"/>
              </w:rPr>
              <w:t>gatvės</w:t>
            </w:r>
            <w:r w:rsidRPr="004C68FB">
              <w:rPr>
                <w:color w:val="000000" w:themeColor="text1"/>
                <w:szCs w:val="24"/>
              </w:rPr>
              <w:t xml:space="preserve"> ilgis (km)</w:t>
            </w:r>
          </w:p>
        </w:tc>
        <w:tc>
          <w:tcPr>
            <w:tcW w:w="1417" w:type="dxa"/>
            <w:vAlign w:val="center"/>
          </w:tcPr>
          <w:p w14:paraId="5328DACE" w14:textId="77777777" w:rsidR="00997BE6" w:rsidRPr="004C68FB" w:rsidRDefault="00997BE6" w:rsidP="006E6366">
            <w:pPr>
              <w:ind w:firstLine="0"/>
              <w:jc w:val="left"/>
              <w:rPr>
                <w:color w:val="000000" w:themeColor="text1"/>
                <w:szCs w:val="24"/>
              </w:rPr>
            </w:pPr>
            <w:r w:rsidRPr="004C68FB">
              <w:rPr>
                <w:color w:val="000000" w:themeColor="text1"/>
                <w:szCs w:val="24"/>
              </w:rPr>
              <w:t>2022–2027</w:t>
            </w:r>
          </w:p>
        </w:tc>
        <w:tc>
          <w:tcPr>
            <w:tcW w:w="1710" w:type="dxa"/>
            <w:vAlign w:val="center"/>
          </w:tcPr>
          <w:p w14:paraId="615F03C6" w14:textId="77777777" w:rsidR="00997BE6" w:rsidRPr="004C68FB" w:rsidRDefault="00997BE6" w:rsidP="006E6366">
            <w:pPr>
              <w:ind w:firstLine="0"/>
              <w:jc w:val="left"/>
              <w:rPr>
                <w:color w:val="000000" w:themeColor="text1"/>
                <w:szCs w:val="24"/>
              </w:rPr>
            </w:pPr>
            <w:r w:rsidRPr="004C68FB">
              <w:rPr>
                <w:color w:val="000000" w:themeColor="text1"/>
                <w:szCs w:val="24"/>
              </w:rPr>
              <w:t>RSA, RSA Rietavo seniūnija</w:t>
            </w:r>
            <w:r>
              <w:rPr>
                <w:color w:val="000000" w:themeColor="text1"/>
                <w:szCs w:val="24"/>
              </w:rPr>
              <w:t xml:space="preserve"> </w:t>
            </w:r>
          </w:p>
        </w:tc>
      </w:tr>
      <w:tr w:rsidR="00997BE6" w:rsidRPr="004C68FB" w14:paraId="662819D6" w14:textId="77777777" w:rsidTr="000A4281">
        <w:trPr>
          <w:trHeight w:val="485"/>
        </w:trPr>
        <w:tc>
          <w:tcPr>
            <w:tcW w:w="1236" w:type="dxa"/>
            <w:vAlign w:val="center"/>
          </w:tcPr>
          <w:p w14:paraId="22D41915" w14:textId="77777777" w:rsidR="00997BE6" w:rsidRDefault="00997BE6" w:rsidP="00997BE6">
            <w:pPr>
              <w:jc w:val="left"/>
              <w:rPr>
                <w:color w:val="000000" w:themeColor="text1"/>
                <w:szCs w:val="24"/>
              </w:rPr>
            </w:pPr>
            <w:r>
              <w:rPr>
                <w:color w:val="000000" w:themeColor="text1"/>
                <w:szCs w:val="24"/>
              </w:rPr>
              <w:t>3.2.1.2.16.</w:t>
            </w:r>
          </w:p>
        </w:tc>
        <w:tc>
          <w:tcPr>
            <w:tcW w:w="3437" w:type="dxa"/>
            <w:vAlign w:val="center"/>
          </w:tcPr>
          <w:p w14:paraId="3DD2ECE8" w14:textId="77777777" w:rsidR="00997BE6" w:rsidRDefault="00997BE6" w:rsidP="006E6366">
            <w:pPr>
              <w:ind w:firstLine="0"/>
              <w:jc w:val="left"/>
              <w:rPr>
                <w:color w:val="000000" w:themeColor="text1"/>
                <w:szCs w:val="24"/>
              </w:rPr>
            </w:pPr>
            <w:r>
              <w:rPr>
                <w:color w:val="000000" w:themeColor="text1"/>
                <w:szCs w:val="24"/>
              </w:rPr>
              <w:t>Rietavo savivaldybės Daugėdų sen. Vilties g.  (Nr. RT 0024) kapitalinis remontas</w:t>
            </w:r>
          </w:p>
        </w:tc>
        <w:tc>
          <w:tcPr>
            <w:tcW w:w="1985" w:type="dxa"/>
            <w:vAlign w:val="center"/>
          </w:tcPr>
          <w:p w14:paraId="5FD7558C" w14:textId="77777777" w:rsidR="00997BE6" w:rsidRPr="004C68FB" w:rsidRDefault="00997BE6" w:rsidP="006E6366">
            <w:pPr>
              <w:ind w:firstLine="0"/>
              <w:jc w:val="left"/>
              <w:rPr>
                <w:color w:val="000000" w:themeColor="text1"/>
                <w:szCs w:val="24"/>
              </w:rPr>
            </w:pPr>
            <w:r>
              <w:rPr>
                <w:color w:val="000000" w:themeColor="text1"/>
                <w:szCs w:val="24"/>
              </w:rPr>
              <w:t xml:space="preserve">Suremontuotos </w:t>
            </w:r>
            <w:r w:rsidRPr="004C68FB">
              <w:rPr>
                <w:color w:val="000000" w:themeColor="text1"/>
                <w:szCs w:val="24"/>
              </w:rPr>
              <w:t xml:space="preserve"> </w:t>
            </w:r>
            <w:r>
              <w:rPr>
                <w:color w:val="000000" w:themeColor="text1"/>
                <w:szCs w:val="24"/>
              </w:rPr>
              <w:t>gatvės</w:t>
            </w:r>
            <w:r w:rsidRPr="004C68FB">
              <w:rPr>
                <w:color w:val="000000" w:themeColor="text1"/>
                <w:szCs w:val="24"/>
              </w:rPr>
              <w:t xml:space="preserve"> ilgis (km)</w:t>
            </w:r>
          </w:p>
        </w:tc>
        <w:tc>
          <w:tcPr>
            <w:tcW w:w="1417" w:type="dxa"/>
            <w:vAlign w:val="center"/>
          </w:tcPr>
          <w:p w14:paraId="62F9D0D2" w14:textId="77777777" w:rsidR="00997BE6" w:rsidRPr="004C68FB" w:rsidRDefault="00997BE6" w:rsidP="006E6366">
            <w:pPr>
              <w:ind w:firstLine="0"/>
              <w:jc w:val="left"/>
              <w:rPr>
                <w:color w:val="000000" w:themeColor="text1"/>
                <w:szCs w:val="24"/>
              </w:rPr>
            </w:pPr>
            <w:r w:rsidRPr="004C68FB">
              <w:rPr>
                <w:color w:val="000000" w:themeColor="text1"/>
                <w:szCs w:val="24"/>
              </w:rPr>
              <w:t>2022–2027</w:t>
            </w:r>
          </w:p>
        </w:tc>
        <w:tc>
          <w:tcPr>
            <w:tcW w:w="1710" w:type="dxa"/>
            <w:vAlign w:val="center"/>
          </w:tcPr>
          <w:p w14:paraId="24CCF6E3" w14:textId="77777777" w:rsidR="00997BE6" w:rsidRPr="004C68FB" w:rsidRDefault="00997BE6" w:rsidP="006E6366">
            <w:pPr>
              <w:ind w:firstLine="0"/>
              <w:jc w:val="left"/>
              <w:rPr>
                <w:color w:val="000000" w:themeColor="text1"/>
                <w:szCs w:val="24"/>
              </w:rPr>
            </w:pPr>
            <w:r w:rsidRPr="004C68FB">
              <w:rPr>
                <w:color w:val="000000" w:themeColor="text1"/>
                <w:szCs w:val="24"/>
              </w:rPr>
              <w:t xml:space="preserve">RSA, RSA </w:t>
            </w:r>
            <w:r>
              <w:rPr>
                <w:color w:val="000000" w:themeColor="text1"/>
                <w:szCs w:val="24"/>
              </w:rPr>
              <w:t>Daugėdų</w:t>
            </w:r>
            <w:r w:rsidRPr="004C68FB">
              <w:rPr>
                <w:color w:val="000000" w:themeColor="text1"/>
                <w:szCs w:val="24"/>
              </w:rPr>
              <w:t xml:space="preserve"> seniūnija</w:t>
            </w:r>
          </w:p>
        </w:tc>
      </w:tr>
    </w:tbl>
    <w:p w14:paraId="2B740980" w14:textId="0335CC74" w:rsidR="00997BE6" w:rsidRPr="004C68FB" w:rsidRDefault="00997BE6" w:rsidP="00997BE6">
      <w:pPr>
        <w:spacing w:before="120" w:after="120"/>
        <w:rPr>
          <w:color w:val="000000" w:themeColor="text1"/>
        </w:rPr>
      </w:pPr>
      <w:r>
        <w:rPr>
          <w:color w:val="000000" w:themeColor="text1"/>
        </w:rPr>
        <w:t xml:space="preserve">            2</w:t>
      </w:r>
      <w:r w:rsidRPr="004C68FB">
        <w:rPr>
          <w:color w:val="000000" w:themeColor="text1"/>
        </w:rPr>
        <w:t>.3</w:t>
      </w:r>
      <w:r>
        <w:rPr>
          <w:color w:val="000000" w:themeColor="text1"/>
        </w:rPr>
        <w:t>.</w:t>
      </w:r>
      <w:r w:rsidRPr="004C68FB">
        <w:rPr>
          <w:color w:val="000000" w:themeColor="text1"/>
        </w:rPr>
        <w:t xml:space="preserve"> prioriteto „Darni ir tvari viešoji infrastruktūra, sveika gyvenamoji aplinka“  3.3. tikslo „Efektyvios inžinerinio aprūpinimo ir viešosios infrastruktūros vystymas“  3.3.2. uždavinio „Vystyti viešąją energetinę infrastruktūrą, skatinti atsinaujinančios ir alternatyvios energetikos gamybą ir vartojimą“ 3.3.2.3. punkto „Plėsti ir modernizuoti Rietavo savivaldybės gatvių, kelių, </w:t>
      </w:r>
      <w:r w:rsidRPr="004C68FB">
        <w:rPr>
          <w:color w:val="000000" w:themeColor="text1"/>
        </w:rPr>
        <w:lastRenderedPageBreak/>
        <w:t>viešųjų teritorijų ir pastatų fasadų apšvietimo infrastruktūrą, siekiant didinti energijos vartojimo efektyvumą“ papunkčiais ir juos išdėstyti taip:</w:t>
      </w:r>
    </w:p>
    <w:tbl>
      <w:tblPr>
        <w:tblW w:w="9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079"/>
        <w:gridCol w:w="1873"/>
        <w:gridCol w:w="1381"/>
        <w:gridCol w:w="1615"/>
      </w:tblGrid>
      <w:tr w:rsidR="00997BE6" w:rsidRPr="004C68FB" w14:paraId="6AAE792D" w14:textId="77777777" w:rsidTr="006E6366">
        <w:tc>
          <w:tcPr>
            <w:tcW w:w="1836" w:type="dxa"/>
            <w:shd w:val="clear" w:color="auto" w:fill="D9D9D9" w:themeFill="background1" w:themeFillShade="D9"/>
            <w:vAlign w:val="center"/>
          </w:tcPr>
          <w:p w14:paraId="1D9D366A" w14:textId="1FFCF0D9" w:rsidR="00997BE6" w:rsidRPr="002502F0" w:rsidRDefault="00997BE6" w:rsidP="00997BE6">
            <w:pPr>
              <w:ind w:firstLine="0"/>
              <w:jc w:val="center"/>
              <w:rPr>
                <w:color w:val="000000" w:themeColor="text1"/>
                <w:szCs w:val="24"/>
              </w:rPr>
            </w:pPr>
            <w:r>
              <w:rPr>
                <w:color w:val="000000" w:themeColor="text1"/>
                <w:szCs w:val="24"/>
              </w:rPr>
              <w:t xml:space="preserve">Eil. </w:t>
            </w:r>
            <w:r w:rsidRPr="002502F0">
              <w:rPr>
                <w:color w:val="000000" w:themeColor="text1"/>
                <w:szCs w:val="24"/>
              </w:rPr>
              <w:t>Nr.</w:t>
            </w:r>
          </w:p>
        </w:tc>
        <w:tc>
          <w:tcPr>
            <w:tcW w:w="3079" w:type="dxa"/>
            <w:shd w:val="clear" w:color="auto" w:fill="D9D9D9" w:themeFill="background1" w:themeFillShade="D9"/>
            <w:vAlign w:val="center"/>
          </w:tcPr>
          <w:p w14:paraId="333D3BDA" w14:textId="77777777" w:rsidR="00997BE6" w:rsidRPr="002502F0" w:rsidRDefault="00997BE6" w:rsidP="00997BE6">
            <w:pPr>
              <w:ind w:firstLine="0"/>
              <w:jc w:val="center"/>
              <w:rPr>
                <w:color w:val="000000" w:themeColor="text1"/>
                <w:szCs w:val="24"/>
              </w:rPr>
            </w:pPr>
            <w:r w:rsidRPr="002502F0">
              <w:rPr>
                <w:color w:val="000000" w:themeColor="text1"/>
                <w:szCs w:val="24"/>
              </w:rPr>
              <w:t>Priemonės pavadinimas</w:t>
            </w:r>
          </w:p>
        </w:tc>
        <w:tc>
          <w:tcPr>
            <w:tcW w:w="1873" w:type="dxa"/>
            <w:shd w:val="clear" w:color="auto" w:fill="D9D9D9" w:themeFill="background1" w:themeFillShade="D9"/>
            <w:vAlign w:val="center"/>
          </w:tcPr>
          <w:p w14:paraId="4F2DEEA4" w14:textId="77777777" w:rsidR="00997BE6" w:rsidRPr="002502F0" w:rsidRDefault="00997BE6" w:rsidP="00997BE6">
            <w:pPr>
              <w:ind w:firstLine="0"/>
              <w:jc w:val="center"/>
              <w:rPr>
                <w:color w:val="000000" w:themeColor="text1"/>
                <w:szCs w:val="24"/>
              </w:rPr>
            </w:pPr>
            <w:r w:rsidRPr="002502F0">
              <w:rPr>
                <w:color w:val="000000" w:themeColor="text1"/>
                <w:szCs w:val="24"/>
              </w:rPr>
              <w:t>Pasiekimo indikatorius</w:t>
            </w:r>
          </w:p>
        </w:tc>
        <w:tc>
          <w:tcPr>
            <w:tcW w:w="1381" w:type="dxa"/>
            <w:shd w:val="clear" w:color="auto" w:fill="D9D9D9" w:themeFill="background1" w:themeFillShade="D9"/>
            <w:vAlign w:val="center"/>
          </w:tcPr>
          <w:p w14:paraId="3028D841" w14:textId="77777777" w:rsidR="00997BE6" w:rsidRPr="002502F0" w:rsidRDefault="00997BE6" w:rsidP="00997BE6">
            <w:pPr>
              <w:ind w:firstLine="0"/>
              <w:jc w:val="center"/>
              <w:rPr>
                <w:color w:val="000000" w:themeColor="text1"/>
                <w:szCs w:val="24"/>
              </w:rPr>
            </w:pPr>
            <w:r w:rsidRPr="002502F0">
              <w:rPr>
                <w:color w:val="000000" w:themeColor="text1"/>
                <w:szCs w:val="24"/>
              </w:rPr>
              <w:t>Pasiekimo laikas</w:t>
            </w:r>
          </w:p>
        </w:tc>
        <w:tc>
          <w:tcPr>
            <w:tcW w:w="1615" w:type="dxa"/>
            <w:shd w:val="clear" w:color="auto" w:fill="D9D9D9" w:themeFill="background1" w:themeFillShade="D9"/>
            <w:vAlign w:val="center"/>
          </w:tcPr>
          <w:p w14:paraId="29FD04D0" w14:textId="77777777" w:rsidR="00997BE6" w:rsidRPr="002502F0" w:rsidRDefault="00997BE6" w:rsidP="00997BE6">
            <w:pPr>
              <w:ind w:firstLine="0"/>
              <w:jc w:val="center"/>
              <w:rPr>
                <w:color w:val="000000" w:themeColor="text1"/>
                <w:szCs w:val="24"/>
              </w:rPr>
            </w:pPr>
            <w:r w:rsidRPr="002502F0">
              <w:rPr>
                <w:color w:val="000000" w:themeColor="text1"/>
                <w:szCs w:val="24"/>
              </w:rPr>
              <w:t>Atsakinga institucija</w:t>
            </w:r>
          </w:p>
        </w:tc>
      </w:tr>
      <w:tr w:rsidR="00997BE6" w:rsidRPr="004C68FB" w14:paraId="0EC552D8" w14:textId="77777777" w:rsidTr="006E6366">
        <w:tc>
          <w:tcPr>
            <w:tcW w:w="1836" w:type="dxa"/>
            <w:vAlign w:val="center"/>
          </w:tcPr>
          <w:p w14:paraId="426B967A" w14:textId="77777777" w:rsidR="00997BE6" w:rsidRDefault="00997BE6" w:rsidP="00997BE6">
            <w:pPr>
              <w:rPr>
                <w:color w:val="000000" w:themeColor="text1"/>
                <w:szCs w:val="24"/>
              </w:rPr>
            </w:pPr>
            <w:r>
              <w:rPr>
                <w:color w:val="000000" w:themeColor="text1"/>
                <w:szCs w:val="24"/>
              </w:rPr>
              <w:t>3.3.2.3.5.</w:t>
            </w:r>
          </w:p>
        </w:tc>
        <w:tc>
          <w:tcPr>
            <w:tcW w:w="3079" w:type="dxa"/>
            <w:vAlign w:val="center"/>
          </w:tcPr>
          <w:p w14:paraId="3478AC13" w14:textId="77777777" w:rsidR="00997BE6" w:rsidRDefault="00997BE6" w:rsidP="00997BE6">
            <w:pPr>
              <w:ind w:firstLine="0"/>
              <w:rPr>
                <w:color w:val="000000" w:themeColor="text1"/>
                <w:szCs w:val="24"/>
              </w:rPr>
            </w:pPr>
            <w:r>
              <w:rPr>
                <w:color w:val="000000" w:themeColor="text1"/>
                <w:szCs w:val="24"/>
              </w:rPr>
              <w:t xml:space="preserve">Rietavo savivaldybės Tverų sen. Pajomančio k. Mokyklos g. (Nr. RT0089) apšvietimo tinklų įrengimas           </w:t>
            </w:r>
          </w:p>
        </w:tc>
        <w:tc>
          <w:tcPr>
            <w:tcW w:w="1873" w:type="dxa"/>
            <w:vAlign w:val="center"/>
          </w:tcPr>
          <w:p w14:paraId="146E2202" w14:textId="77777777" w:rsidR="00997BE6" w:rsidRPr="004C68FB" w:rsidRDefault="00997BE6" w:rsidP="00997BE6">
            <w:pPr>
              <w:ind w:firstLine="0"/>
              <w:rPr>
                <w:color w:val="000000" w:themeColor="text1"/>
                <w:szCs w:val="24"/>
              </w:rPr>
            </w:pPr>
            <w:r>
              <w:rPr>
                <w:color w:val="000000" w:themeColor="text1"/>
                <w:szCs w:val="24"/>
              </w:rPr>
              <w:t>Apšviesto kelio ilgis (km)</w:t>
            </w:r>
          </w:p>
        </w:tc>
        <w:tc>
          <w:tcPr>
            <w:tcW w:w="1381" w:type="dxa"/>
            <w:vAlign w:val="center"/>
          </w:tcPr>
          <w:p w14:paraId="601B56AE" w14:textId="77777777" w:rsidR="00997BE6" w:rsidRPr="004C68FB" w:rsidRDefault="00997BE6" w:rsidP="00997BE6">
            <w:pPr>
              <w:ind w:firstLine="0"/>
              <w:rPr>
                <w:color w:val="000000" w:themeColor="text1"/>
                <w:szCs w:val="24"/>
              </w:rPr>
            </w:pPr>
            <w:r w:rsidRPr="004C68FB">
              <w:rPr>
                <w:color w:val="000000" w:themeColor="text1"/>
                <w:szCs w:val="24"/>
              </w:rPr>
              <w:t>2022–2027</w:t>
            </w:r>
          </w:p>
        </w:tc>
        <w:tc>
          <w:tcPr>
            <w:tcW w:w="1615" w:type="dxa"/>
            <w:vAlign w:val="center"/>
          </w:tcPr>
          <w:p w14:paraId="13D934A5" w14:textId="77777777" w:rsidR="00997BE6" w:rsidRPr="004C68FB" w:rsidRDefault="00997BE6" w:rsidP="00997BE6">
            <w:pPr>
              <w:ind w:firstLine="0"/>
              <w:rPr>
                <w:color w:val="000000" w:themeColor="text1"/>
                <w:szCs w:val="24"/>
              </w:rPr>
            </w:pPr>
            <w:r w:rsidRPr="004C68FB">
              <w:rPr>
                <w:color w:val="000000" w:themeColor="text1"/>
                <w:szCs w:val="24"/>
              </w:rPr>
              <w:t xml:space="preserve">RSA, RSA </w:t>
            </w:r>
            <w:r>
              <w:rPr>
                <w:color w:val="000000" w:themeColor="text1"/>
                <w:szCs w:val="24"/>
              </w:rPr>
              <w:t>Tverų</w:t>
            </w:r>
            <w:r w:rsidRPr="004C68FB">
              <w:rPr>
                <w:color w:val="000000" w:themeColor="text1"/>
                <w:szCs w:val="24"/>
              </w:rPr>
              <w:t xml:space="preserve"> seniūnija</w:t>
            </w:r>
          </w:p>
        </w:tc>
      </w:tr>
    </w:tbl>
    <w:p w14:paraId="4307E516" w14:textId="08231A96" w:rsidR="00997BE6" w:rsidRDefault="006E6366" w:rsidP="00997BE6">
      <w:r>
        <w:t xml:space="preserve">         Ūkio plėtros ir investicijų skyriaus vedėjas Juozas Albauskas: gavome Daugėdų seniūnės A. Globienės ir Tverų seniūno A. Zalepūgos prašymus į strateginį plėtros planą įtraukti tam tikrus objektus, kad galėtų viešuosius pirkimus atlikti. </w:t>
      </w:r>
    </w:p>
    <w:p w14:paraId="45BFA49D" w14:textId="6DD8D0AE" w:rsidR="00247707" w:rsidRDefault="00247707" w:rsidP="00997BE6">
      <w:r>
        <w:t xml:space="preserve">          Tarybos narys Viktoras Krajinas: Ūkio plėtros ir ekologijos komitete minėjote, kad ateityje planuojamas apvažiavimas </w:t>
      </w:r>
      <w:r w:rsidR="008F0F3A">
        <w:t>į pagrindinę katilinę</w:t>
      </w:r>
      <w:r>
        <w:t xml:space="preserve">. Važiavau pažiūrėti, </w:t>
      </w:r>
      <w:r w:rsidR="008F0F3A">
        <w:t>bet, mano galva, to padaryti neįmanoma. Netgi jeigu kelią asfaltuosime, gyventojams nebus geriau. Ar lagūnos gatvės tvarkymas nesusijęs su tuo, kad į degalinę ateina naujas degalinių tinklo operatorius?</w:t>
      </w:r>
    </w:p>
    <w:p w14:paraId="31CAA297" w14:textId="2D59D1CB" w:rsidR="008F0F3A" w:rsidRPr="004C68FB" w:rsidRDefault="008F0F3A" w:rsidP="00997BE6">
      <w:pPr>
        <w:rPr>
          <w:color w:val="000000" w:themeColor="text1"/>
        </w:rPr>
      </w:pPr>
      <w:r>
        <w:t xml:space="preserve">          Ūkio plėtros ir investicijų skyriaus vedėjas Juozas Albauskas: jeigu ateina, mes netrukdysime, o dėl gyventojų nemanau, kad pakenksime, nes dulkėtumas didelis. Kelias yra žemoje vietoje, dažnai būna šlapias, jo „maigymas“ sunkiasvorėmis mašinomis nėra gerai. </w:t>
      </w:r>
    </w:p>
    <w:p w14:paraId="05672A89" w14:textId="0C2780B1" w:rsidR="00065209" w:rsidRDefault="00EF100F" w:rsidP="00FA1767">
      <w:pPr>
        <w:pStyle w:val="Sraopastraipa"/>
        <w:tabs>
          <w:tab w:val="left" w:pos="1276"/>
          <w:tab w:val="left" w:pos="1418"/>
          <w:tab w:val="left" w:pos="1560"/>
          <w:tab w:val="left" w:pos="1701"/>
          <w:tab w:val="left" w:pos="1843"/>
        </w:tabs>
        <w:ind w:left="0"/>
        <w:contextualSpacing/>
      </w:pPr>
      <w:r>
        <w:t xml:space="preserve">                      Tarybos narys Alfredas Mockus klausė, kokią atkarpą lagūnos gatvės planuojama asfaltuoti?</w:t>
      </w:r>
    </w:p>
    <w:p w14:paraId="23ACEE1E" w14:textId="29E53645" w:rsidR="00EF100F" w:rsidRDefault="00EF100F" w:rsidP="00FA1767">
      <w:pPr>
        <w:pStyle w:val="Sraopastraipa"/>
        <w:tabs>
          <w:tab w:val="left" w:pos="1276"/>
          <w:tab w:val="left" w:pos="1418"/>
          <w:tab w:val="left" w:pos="1560"/>
          <w:tab w:val="left" w:pos="1701"/>
          <w:tab w:val="left" w:pos="1843"/>
        </w:tabs>
        <w:ind w:left="0"/>
        <w:contextualSpacing/>
      </w:pPr>
      <w:r>
        <w:t xml:space="preserve">                      Ūkio plėtros ir investicijų skyriaus vedėjas Juozas Albauskas: asfaltuosime visą gatvę ir tą atkarpą, kad galėtume sujungti planuojamą aplinkelį. </w:t>
      </w:r>
    </w:p>
    <w:p w14:paraId="5C0146E7" w14:textId="4B04C25C" w:rsidR="00EF100F" w:rsidRPr="0048099C" w:rsidRDefault="00EF100F" w:rsidP="00EF100F">
      <w:pPr>
        <w:tabs>
          <w:tab w:val="left" w:pos="1134"/>
        </w:tabs>
        <w:ind w:right="27"/>
        <w:contextualSpacing/>
        <w:textAlignment w:val="baseline"/>
        <w:rPr>
          <w:szCs w:val="24"/>
        </w:rPr>
      </w:pPr>
      <w:r>
        <w:rPr>
          <w:szCs w:val="24"/>
        </w:rPr>
        <w:t xml:space="preserve">         </w:t>
      </w:r>
      <w:r w:rsidRPr="0048099C">
        <w:rPr>
          <w:szCs w:val="24"/>
        </w:rPr>
        <w:t>Balsuota už pateiktą sprendimo projektą – 1</w:t>
      </w:r>
      <w:r>
        <w:rPr>
          <w:szCs w:val="24"/>
        </w:rPr>
        <w:t>5</w:t>
      </w:r>
      <w:r w:rsidRPr="0048099C">
        <w:rPr>
          <w:szCs w:val="24"/>
        </w:rPr>
        <w:t xml:space="preserve"> už.</w:t>
      </w:r>
    </w:p>
    <w:p w14:paraId="380A0348" w14:textId="77777777" w:rsidR="00EF100F" w:rsidRDefault="00EF100F" w:rsidP="00EF100F">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595FC35E" w14:textId="49D6BFDE" w:rsidR="00EF100F" w:rsidRDefault="00EF100F" w:rsidP="00FA1767">
      <w:pPr>
        <w:pStyle w:val="Sraopastraipa"/>
        <w:tabs>
          <w:tab w:val="left" w:pos="1276"/>
          <w:tab w:val="left" w:pos="1418"/>
          <w:tab w:val="left" w:pos="1560"/>
          <w:tab w:val="left" w:pos="1701"/>
          <w:tab w:val="left" w:pos="1843"/>
        </w:tabs>
        <w:ind w:left="0"/>
        <w:contextualSpacing/>
      </w:pPr>
    </w:p>
    <w:p w14:paraId="4003128E" w14:textId="44ADF611" w:rsidR="005F4B74" w:rsidRPr="00EF100F" w:rsidRDefault="00EF100F" w:rsidP="00E4666A">
      <w:pPr>
        <w:pStyle w:val="Sraopastraipa"/>
        <w:numPr>
          <w:ilvl w:val="0"/>
          <w:numId w:val="19"/>
        </w:numPr>
        <w:tabs>
          <w:tab w:val="left" w:pos="1276"/>
          <w:tab w:val="left" w:pos="1418"/>
          <w:tab w:val="left" w:pos="1560"/>
          <w:tab w:val="left" w:pos="1701"/>
          <w:tab w:val="left" w:pos="1843"/>
        </w:tabs>
        <w:ind w:left="0" w:firstLine="1276"/>
        <w:contextualSpacing/>
      </w:pPr>
      <w:r>
        <w:t xml:space="preserve">SVARSTYTA. </w:t>
      </w:r>
      <w:r>
        <w:rPr>
          <w:iCs/>
        </w:rPr>
        <w:t>Rietavo savivaldybės parduodamų būstų ir pagalbinio ūkio paskirties pastatų sąrašo patvirtinimas.</w:t>
      </w:r>
    </w:p>
    <w:p w14:paraId="5F5B3782" w14:textId="5A5FD41F" w:rsidR="00EF100F" w:rsidRDefault="00EF100F" w:rsidP="00EF100F">
      <w:pPr>
        <w:tabs>
          <w:tab w:val="left" w:pos="0"/>
        </w:tabs>
        <w:ind w:firstLine="851"/>
        <w:rPr>
          <w:szCs w:val="24"/>
          <w:lang w:eastAsia="lt-LT"/>
        </w:rPr>
      </w:pPr>
      <w:r>
        <w:rPr>
          <w:iCs/>
        </w:rPr>
        <w:t xml:space="preserve">       Ūkio plėtros ir ekologijos komiteto pirmininkas Albinas Maslauskas teikė sprendimo projektą – p</w:t>
      </w:r>
      <w:r>
        <w:rPr>
          <w:szCs w:val="24"/>
          <w:lang w:eastAsia="lt-LT"/>
        </w:rPr>
        <w:t>atvirtinti Rietavo savivaldybės parduodamų būstų ir pagalbinio ūkio paskirties  pastatų sąrašą (pridedama).</w:t>
      </w:r>
    </w:p>
    <w:p w14:paraId="45C54AEC" w14:textId="3B8BCC7D" w:rsidR="00EF100F" w:rsidRDefault="00EF100F" w:rsidP="00EF100F">
      <w:pPr>
        <w:tabs>
          <w:tab w:val="left" w:pos="0"/>
        </w:tabs>
        <w:ind w:firstLine="851"/>
        <w:rPr>
          <w:szCs w:val="24"/>
          <w:lang w:eastAsia="lt-LT"/>
        </w:rPr>
      </w:pPr>
      <w:r>
        <w:rPr>
          <w:szCs w:val="24"/>
          <w:lang w:eastAsia="lt-LT"/>
        </w:rPr>
        <w:t xml:space="preserve">       Pripažinti netekusiais galios: 2021 m. liepos  15 d. Rietavo savivaldybės tarybos sprendimą Nr. T1-118 „Dėl Rietavo savivaldybės parduodamų būstų ir pagalbinės ūkio paskirties pastatų sąrašo patvirtinimo“; 2021 m. rugsėjo 16 d. Rietavo savivaldybės tarybos sprendimą Nr. T1-141 „Dėl Rietavo savivaldybės tarybos 2021 m. liepos 15 d. sprendimu Nr. T1-118 „Dėl Rietavo savivaldybės parduodamų būstų ir pagalbinės ūkio paskirties pastatų sąrašo patvirtinimo“  papildymo“. </w:t>
      </w:r>
    </w:p>
    <w:p w14:paraId="304B5B1F" w14:textId="0B0919FB" w:rsidR="00EF100F" w:rsidRPr="0048099C" w:rsidRDefault="00EF100F" w:rsidP="00EF100F">
      <w:pPr>
        <w:tabs>
          <w:tab w:val="left" w:pos="1134"/>
        </w:tabs>
        <w:ind w:right="27"/>
        <w:contextualSpacing/>
        <w:textAlignment w:val="baseline"/>
        <w:rPr>
          <w:szCs w:val="24"/>
        </w:rPr>
      </w:pPr>
      <w:r>
        <w:rPr>
          <w:szCs w:val="24"/>
        </w:rPr>
        <w:t xml:space="preserve">         </w:t>
      </w:r>
      <w:r w:rsidRPr="0048099C">
        <w:rPr>
          <w:szCs w:val="24"/>
        </w:rPr>
        <w:t>Balsuota už pateiktą sprendimo projektą – 1</w:t>
      </w:r>
      <w:r>
        <w:rPr>
          <w:szCs w:val="24"/>
        </w:rPr>
        <w:t>5</w:t>
      </w:r>
      <w:r w:rsidRPr="0048099C">
        <w:rPr>
          <w:szCs w:val="24"/>
        </w:rPr>
        <w:t xml:space="preserve"> už.</w:t>
      </w:r>
    </w:p>
    <w:p w14:paraId="55F37898" w14:textId="77777777" w:rsidR="00EF100F" w:rsidRDefault="00EF100F" w:rsidP="00EF100F">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77C4192E" w14:textId="3CD81740" w:rsidR="00EF100F" w:rsidRDefault="00EF100F" w:rsidP="00EF100F">
      <w:pPr>
        <w:pStyle w:val="Sraopastraipa"/>
        <w:tabs>
          <w:tab w:val="left" w:pos="1276"/>
          <w:tab w:val="left" w:pos="1418"/>
          <w:tab w:val="left" w:pos="1560"/>
          <w:tab w:val="left" w:pos="1701"/>
          <w:tab w:val="left" w:pos="1843"/>
        </w:tabs>
        <w:ind w:left="0" w:firstLine="1276"/>
        <w:contextualSpacing/>
      </w:pPr>
    </w:p>
    <w:p w14:paraId="7B6CEE28" w14:textId="2AE462E3" w:rsidR="005F4B74" w:rsidRPr="00EF100F" w:rsidRDefault="00EF100F" w:rsidP="00E4666A">
      <w:pPr>
        <w:pStyle w:val="Sraopastraipa"/>
        <w:numPr>
          <w:ilvl w:val="0"/>
          <w:numId w:val="19"/>
        </w:numPr>
        <w:tabs>
          <w:tab w:val="left" w:pos="1276"/>
          <w:tab w:val="left" w:pos="1418"/>
          <w:tab w:val="left" w:pos="1560"/>
          <w:tab w:val="left" w:pos="1701"/>
          <w:tab w:val="left" w:pos="1843"/>
        </w:tabs>
        <w:ind w:left="0" w:firstLine="1276"/>
        <w:contextualSpacing/>
      </w:pPr>
      <w:r>
        <w:t xml:space="preserve">SVARSTYTA. </w:t>
      </w:r>
      <w:r>
        <w:rPr>
          <w:iCs/>
        </w:rPr>
        <w:t>Projektų idėjų pasiūlymų vertinimo darbo grupės sudarymas.</w:t>
      </w:r>
    </w:p>
    <w:p w14:paraId="224D422B" w14:textId="7FEC0334" w:rsidR="001A440E" w:rsidRPr="00883DBA" w:rsidRDefault="001A440E" w:rsidP="001A440E">
      <w:pPr>
        <w:tabs>
          <w:tab w:val="left" w:pos="1247"/>
        </w:tabs>
        <w:ind w:firstLine="567"/>
      </w:pPr>
      <w:r>
        <w:rPr>
          <w:iCs/>
        </w:rPr>
        <w:t xml:space="preserve">            </w:t>
      </w:r>
      <w:r w:rsidR="002525B1">
        <w:rPr>
          <w:iCs/>
        </w:rPr>
        <w:t>Ūkio plėtros ir ekologijos komiteto pirmininkas Albinas Maslauskas teikė sprendimo projektą –</w:t>
      </w:r>
      <w:r w:rsidRPr="001A440E">
        <w:t xml:space="preserve"> </w:t>
      </w:r>
      <w:r>
        <w:t>s</w:t>
      </w:r>
      <w:r w:rsidRPr="00883DBA">
        <w:t xml:space="preserve">udaryti  </w:t>
      </w:r>
      <w:r>
        <w:t>P</w:t>
      </w:r>
      <w:r w:rsidRPr="00883DBA">
        <w:t>rojektų idėjų pasiūlymų vertinimo darbo grupę (konsultacinę darbo grupę):</w:t>
      </w:r>
      <w:r>
        <w:t xml:space="preserve"> </w:t>
      </w:r>
      <w:r w:rsidRPr="00883DBA">
        <w:t>Vytautas Dičiūnas, Savivaldybės administracijos direktorius (pirmininkas);</w:t>
      </w:r>
      <w:r>
        <w:t xml:space="preserve"> </w:t>
      </w:r>
      <w:r w:rsidRPr="00883DBA">
        <w:t>Kristina Ruikytė, Savivaldybės administracijos Architektūros skyriaus vyresn. specialistė (sekretorė);</w:t>
      </w:r>
      <w:r>
        <w:t xml:space="preserve"> </w:t>
      </w:r>
      <w:r w:rsidRPr="00883DBA">
        <w:t>Jolanta Bertauskienė, Savivaldybės administracijos Švietimo, kultūros ir sporto skyriaus vyr. specialistė (kultūrai);</w:t>
      </w:r>
      <w:r>
        <w:t xml:space="preserve"> </w:t>
      </w:r>
      <w:r w:rsidRPr="00883DBA">
        <w:t>Egidijus Gricius, Savivaldybės administracijos specialistas (jaunimo reikalų koordinatorius);</w:t>
      </w:r>
      <w:r>
        <w:t xml:space="preserve"> </w:t>
      </w:r>
      <w:r w:rsidRPr="00883DBA">
        <w:t>Edgaras Varkalys, Savivaldybės administracijos Ūkio plėtros ir investicijų skyriaus vyr. specialistas (statybai).</w:t>
      </w:r>
    </w:p>
    <w:p w14:paraId="16B2625A" w14:textId="08F041CB" w:rsidR="00EF100F" w:rsidRDefault="00EF100F" w:rsidP="001A440E">
      <w:pPr>
        <w:pStyle w:val="Sraopastraipa"/>
        <w:tabs>
          <w:tab w:val="left" w:pos="1418"/>
          <w:tab w:val="left" w:pos="1560"/>
          <w:tab w:val="left" w:pos="1701"/>
          <w:tab w:val="left" w:pos="1843"/>
        </w:tabs>
        <w:ind w:left="0" w:firstLine="1276"/>
        <w:contextualSpacing/>
      </w:pPr>
    </w:p>
    <w:p w14:paraId="265CA05D" w14:textId="07CFD4B0" w:rsidR="005F4B74" w:rsidRPr="001A440E" w:rsidRDefault="001A440E" w:rsidP="00E4666A">
      <w:pPr>
        <w:pStyle w:val="Sraopastraipa"/>
        <w:numPr>
          <w:ilvl w:val="0"/>
          <w:numId w:val="19"/>
        </w:numPr>
        <w:tabs>
          <w:tab w:val="left" w:pos="1276"/>
          <w:tab w:val="left" w:pos="1418"/>
          <w:tab w:val="left" w:pos="1560"/>
          <w:tab w:val="left" w:pos="1701"/>
          <w:tab w:val="left" w:pos="1843"/>
        </w:tabs>
        <w:ind w:left="0" w:firstLine="1276"/>
        <w:contextualSpacing/>
      </w:pPr>
      <w:r>
        <w:t>SVARSTYTA. P</w:t>
      </w:r>
      <w:r>
        <w:rPr>
          <w:iCs/>
        </w:rPr>
        <w:t>atalpų Oginskių g. 10, Rietave nuoma viešo konkurso būdu.</w:t>
      </w:r>
    </w:p>
    <w:p w14:paraId="2EEE0496" w14:textId="4DCF2F20" w:rsidR="001A440E" w:rsidRPr="000C1003" w:rsidRDefault="001A440E" w:rsidP="001A440E">
      <w:pPr>
        <w:ind w:firstLine="1154"/>
      </w:pPr>
      <w:r>
        <w:rPr>
          <w:iCs/>
        </w:rPr>
        <w:t xml:space="preserve">  </w:t>
      </w:r>
      <w:bookmarkStart w:id="24" w:name="_Hlk103247569"/>
      <w:r>
        <w:rPr>
          <w:iCs/>
        </w:rPr>
        <w:t>Ūkio plėtros ir ekologijos komiteto pirmininkas Albinas Maslauskas teikė sprendimo projektą –</w:t>
      </w:r>
      <w:bookmarkEnd w:id="24"/>
      <w:r>
        <w:rPr>
          <w:iCs/>
        </w:rPr>
        <w:t xml:space="preserve"> i</w:t>
      </w:r>
      <w:r>
        <w:rPr>
          <w:lang w:eastAsia="lt-LT"/>
        </w:rPr>
        <w:t xml:space="preserve">šnuomoti viešo konkurso būdu 10 metų laikotarpiui, bet ne ilgiau kaip iki nuosavybės </w:t>
      </w:r>
      <w:r>
        <w:rPr>
          <w:lang w:eastAsia="lt-LT"/>
        </w:rPr>
        <w:lastRenderedPageBreak/>
        <w:t xml:space="preserve">teisės į turtą perėjimo kitam asmeniui,  Rietavo  savivaldybei nuosavybės teise priklausantį nekilnojamąjį turtą – </w:t>
      </w:r>
      <w:r>
        <w:t xml:space="preserve">patalpas,  esančias Oginskių g. 10, Rietave (pastato unikalus Nr. 6890-5000-5010), pažymėtas indeksu 1-3, kurių plotas – 11,97 kv. m, ir 5,04 kv. m. bendro naudojimo patalpų, iš viso – 17,01 kv. m., </w:t>
      </w:r>
      <w:r>
        <w:rPr>
          <w:szCs w:val="24"/>
        </w:rPr>
        <w:t>patalpų įsigijimo  vertė 2022 m. balandžio 30 d. –</w:t>
      </w:r>
      <w:r>
        <w:rPr>
          <w:b/>
          <w:bCs/>
          <w:szCs w:val="24"/>
        </w:rPr>
        <w:t xml:space="preserve"> </w:t>
      </w:r>
      <w:r w:rsidRPr="000C1003">
        <w:rPr>
          <w:szCs w:val="24"/>
        </w:rPr>
        <w:t>1132,54 Eur, balansinė vertė –</w:t>
      </w:r>
      <w:r>
        <w:rPr>
          <w:szCs w:val="24"/>
        </w:rPr>
        <w:t xml:space="preserve"> 1208,10 Eur</w:t>
      </w:r>
      <w:r w:rsidRPr="000C1003">
        <w:rPr>
          <w:szCs w:val="24"/>
        </w:rPr>
        <w:t>.</w:t>
      </w:r>
    </w:p>
    <w:p w14:paraId="7C32B0CD" w14:textId="3EAECC1C" w:rsidR="001A440E" w:rsidRDefault="001A440E" w:rsidP="001A440E">
      <w:pPr>
        <w:rPr>
          <w:lang w:eastAsia="lt-LT"/>
        </w:rPr>
      </w:pPr>
      <w:r>
        <w:rPr>
          <w:lang w:eastAsia="lt-LT"/>
        </w:rPr>
        <w:t xml:space="preserve">          Nustatyti 1 punkte nurodyto nekilnojamojo turto pradinį nuompinigių dydį – 2,90 Eur už 1 kv. m per mėnesį.</w:t>
      </w:r>
    </w:p>
    <w:p w14:paraId="3FB59F29" w14:textId="02BCCAC2" w:rsidR="001A440E" w:rsidRDefault="001A440E" w:rsidP="001A440E">
      <w:pPr>
        <w:rPr>
          <w:b/>
          <w:lang w:eastAsia="lt-LT"/>
        </w:rPr>
      </w:pPr>
      <w:r>
        <w:rPr>
          <w:lang w:eastAsia="lt-LT"/>
        </w:rPr>
        <w:t xml:space="preserve">          </w:t>
      </w:r>
      <w:r>
        <w:rPr>
          <w:color w:val="000000"/>
          <w:szCs w:val="24"/>
          <w:lang w:eastAsia="lt-LT"/>
        </w:rPr>
        <w:t>Įgalioti  Savivaldybės administracijos direktorių organizuoti  sprendimo 1 punkte nurodyto nekilnojamojo turto  viešą nuomos konkursą ir pasirašyti su konkurso laimėtoju  nekilnojamojo turto nuomos sutartį ir patalpų perdavimo ir priėmimo aktą.</w:t>
      </w:r>
    </w:p>
    <w:p w14:paraId="4C699F83" w14:textId="7D741C44" w:rsidR="001A440E" w:rsidRPr="0048099C" w:rsidRDefault="001A440E" w:rsidP="001A440E">
      <w:pPr>
        <w:tabs>
          <w:tab w:val="left" w:pos="1134"/>
        </w:tabs>
        <w:ind w:right="27"/>
        <w:contextualSpacing/>
        <w:textAlignment w:val="baseline"/>
        <w:rPr>
          <w:szCs w:val="24"/>
        </w:rPr>
      </w:pPr>
      <w:r>
        <w:rPr>
          <w:szCs w:val="24"/>
        </w:rPr>
        <w:t xml:space="preserve">         </w:t>
      </w:r>
      <w:r w:rsidRPr="0048099C">
        <w:rPr>
          <w:szCs w:val="24"/>
        </w:rPr>
        <w:t>Balsuota už pateiktą sprendimo projektą – 1</w:t>
      </w:r>
      <w:r>
        <w:rPr>
          <w:szCs w:val="24"/>
        </w:rPr>
        <w:t>5</w:t>
      </w:r>
      <w:r w:rsidRPr="0048099C">
        <w:rPr>
          <w:szCs w:val="24"/>
        </w:rPr>
        <w:t xml:space="preserve"> už.</w:t>
      </w:r>
    </w:p>
    <w:p w14:paraId="0B193C09" w14:textId="77777777" w:rsidR="001A440E" w:rsidRDefault="001A440E" w:rsidP="001A440E">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4B1F104B" w14:textId="35A7B6F2" w:rsidR="001A440E" w:rsidRDefault="001A440E" w:rsidP="001A440E">
      <w:pPr>
        <w:pStyle w:val="Sraopastraipa"/>
        <w:tabs>
          <w:tab w:val="left" w:pos="1276"/>
          <w:tab w:val="left" w:pos="1418"/>
          <w:tab w:val="left" w:pos="1560"/>
          <w:tab w:val="left" w:pos="1701"/>
          <w:tab w:val="left" w:pos="1843"/>
        </w:tabs>
        <w:ind w:left="0" w:firstLine="1276"/>
        <w:contextualSpacing/>
      </w:pPr>
    </w:p>
    <w:p w14:paraId="4A25C39F" w14:textId="7949745D" w:rsidR="005F4B74" w:rsidRPr="001A440E" w:rsidRDefault="001A440E" w:rsidP="00E4666A">
      <w:pPr>
        <w:pStyle w:val="Sraopastraipa"/>
        <w:numPr>
          <w:ilvl w:val="0"/>
          <w:numId w:val="19"/>
        </w:numPr>
        <w:tabs>
          <w:tab w:val="left" w:pos="1276"/>
          <w:tab w:val="left" w:pos="1418"/>
          <w:tab w:val="left" w:pos="1560"/>
          <w:tab w:val="left" w:pos="1701"/>
          <w:tab w:val="left" w:pos="1843"/>
        </w:tabs>
        <w:ind w:left="0" w:firstLine="1276"/>
        <w:contextualSpacing/>
      </w:pPr>
      <w:r>
        <w:t xml:space="preserve">SVARSTYTA. </w:t>
      </w:r>
      <w:r>
        <w:rPr>
          <w:iCs/>
        </w:rPr>
        <w:t>Rietavo savivaldybės jaunimo vasaros užimtumo ir integracijos į darbo rinką programos, patvirtintos 2019 m. vasario 21 d. Rietavo savivaldybės tarybos sprendimu Nr. T1-29 (su pakeitimais), 12.1. papunkčio pakeitimas</w:t>
      </w:r>
    </w:p>
    <w:p w14:paraId="5C020133" w14:textId="1D10C8B2" w:rsidR="001A440E" w:rsidRPr="00604F48" w:rsidRDefault="001A440E" w:rsidP="001A440E">
      <w:pPr>
        <w:pStyle w:val="Sraopastraipa"/>
        <w:shd w:val="solid" w:color="FFFFFF" w:fill="FFFFFF"/>
        <w:tabs>
          <w:tab w:val="left" w:pos="993"/>
        </w:tabs>
        <w:ind w:left="0" w:right="-42" w:firstLine="720"/>
        <w:jc w:val="both"/>
      </w:pPr>
      <w:r>
        <w:rPr>
          <w:iCs/>
        </w:rPr>
        <w:t xml:space="preserve">        Ūkio plėtros ir ekologijos komiteto pirmininkas Albinas Maslauskas teikė sprendimo projektą –</w:t>
      </w:r>
      <w:r w:rsidRPr="001A440E">
        <w:t xml:space="preserve"> </w:t>
      </w:r>
      <w:r>
        <w:t>p</w:t>
      </w:r>
      <w:r w:rsidRPr="00604F48">
        <w:t>akeisti Rietavo savivaldybės jaunimo vasaros užimtumo ir integracijos į darbo rinką programos</w:t>
      </w:r>
      <w:r>
        <w:t xml:space="preserve">, patvirtintos </w:t>
      </w:r>
      <w:r w:rsidRPr="00604F48">
        <w:t xml:space="preserve"> 2019 m. vasario 21 d. Rietavo savivaldybės tarybos sprendim</w:t>
      </w:r>
      <w:r>
        <w:t>u</w:t>
      </w:r>
      <w:r w:rsidRPr="00604F48">
        <w:t xml:space="preserve"> Nr. T1-</w:t>
      </w:r>
      <w:r>
        <w:t>29 (su pakeitimais)</w:t>
      </w:r>
      <w:r w:rsidRPr="00604F48">
        <w:t xml:space="preserve"> 12.</w:t>
      </w:r>
      <w:r>
        <w:t>1.</w:t>
      </w:r>
      <w:r w:rsidRPr="00604F48">
        <w:t xml:space="preserve"> papunk</w:t>
      </w:r>
      <w:r>
        <w:t>tį,</w:t>
      </w:r>
      <w:r w:rsidRPr="00604F48">
        <w:t xml:space="preserve"> j</w:t>
      </w:r>
      <w:r>
        <w:t>į</w:t>
      </w:r>
      <w:r w:rsidRPr="00604F48">
        <w:t xml:space="preserve"> išdėstyti taip:</w:t>
      </w:r>
    </w:p>
    <w:p w14:paraId="53F4D9A4" w14:textId="7EB16F00" w:rsidR="001A440E" w:rsidRDefault="001A440E" w:rsidP="001A440E">
      <w:pPr>
        <w:ind w:firstLine="709"/>
        <w:rPr>
          <w:rFonts w:eastAsia="Calibri"/>
          <w:szCs w:val="24"/>
          <w:u w:color="000000"/>
        </w:rPr>
      </w:pPr>
      <w:r>
        <w:rPr>
          <w:szCs w:val="24"/>
        </w:rPr>
        <w:t>„</w:t>
      </w:r>
      <w:r w:rsidRPr="00B81F9C">
        <w:rPr>
          <w:rFonts w:eastAsia="Calibri"/>
        </w:rPr>
        <w:t>1</w:t>
      </w:r>
      <w:r>
        <w:rPr>
          <w:rFonts w:eastAsia="Calibri"/>
        </w:rPr>
        <w:t xml:space="preserve">2.1. </w:t>
      </w:r>
      <w:r w:rsidRPr="00F576A3">
        <w:rPr>
          <w:rFonts w:eastAsia="Calibri"/>
          <w:szCs w:val="24"/>
          <w:u w:color="000000"/>
        </w:rPr>
        <w:t xml:space="preserve">už jaunuolį, įdarbintą visu darbo krūviu, per mėnesį </w:t>
      </w:r>
      <w:r>
        <w:rPr>
          <w:rFonts w:eastAsia="Calibri"/>
          <w:szCs w:val="24"/>
          <w:u w:color="000000"/>
        </w:rPr>
        <w:t xml:space="preserve">darbdaviui </w:t>
      </w:r>
      <w:r w:rsidRPr="00F576A3">
        <w:rPr>
          <w:rFonts w:eastAsia="Calibri"/>
          <w:szCs w:val="24"/>
          <w:u w:color="000000"/>
        </w:rPr>
        <w:t>kompensuojama 350 Eur.</w:t>
      </w:r>
      <w:r>
        <w:rPr>
          <w:rFonts w:eastAsia="Calibri"/>
          <w:szCs w:val="24"/>
          <w:u w:color="000000"/>
        </w:rPr>
        <w:t>“</w:t>
      </w:r>
    </w:p>
    <w:p w14:paraId="24CED220" w14:textId="083407D1" w:rsidR="001A440E" w:rsidRPr="0048099C" w:rsidRDefault="001A440E" w:rsidP="001A440E">
      <w:pPr>
        <w:tabs>
          <w:tab w:val="left" w:pos="1134"/>
        </w:tabs>
        <w:ind w:right="27"/>
        <w:contextualSpacing/>
        <w:textAlignment w:val="baseline"/>
        <w:rPr>
          <w:szCs w:val="24"/>
        </w:rPr>
      </w:pPr>
      <w:r>
        <w:rPr>
          <w:szCs w:val="24"/>
        </w:rPr>
        <w:t xml:space="preserve">         </w:t>
      </w:r>
      <w:r w:rsidRPr="0048099C">
        <w:rPr>
          <w:szCs w:val="24"/>
        </w:rPr>
        <w:t>Balsuota už pateiktą sprendimo projektą – 1</w:t>
      </w:r>
      <w:r>
        <w:rPr>
          <w:szCs w:val="24"/>
        </w:rPr>
        <w:t>5</w:t>
      </w:r>
      <w:r w:rsidRPr="0048099C">
        <w:rPr>
          <w:szCs w:val="24"/>
        </w:rPr>
        <w:t xml:space="preserve"> už.</w:t>
      </w:r>
    </w:p>
    <w:p w14:paraId="2D5FD0E5" w14:textId="77777777" w:rsidR="001A440E" w:rsidRDefault="001A440E" w:rsidP="001A440E">
      <w:pPr>
        <w:pStyle w:val="Sraopastraipa"/>
        <w:tabs>
          <w:tab w:val="left" w:pos="1276"/>
        </w:tabs>
        <w:ind w:left="0"/>
        <w:contextualSpacing/>
      </w:pPr>
      <w:r>
        <w:t xml:space="preserve">        </w:t>
      </w:r>
      <w:r w:rsidRPr="00F005D4">
        <w:t xml:space="preserve"> </w:t>
      </w:r>
      <w:r>
        <w:t xml:space="preserve">   </w:t>
      </w:r>
      <w:r w:rsidRPr="00F005D4">
        <w:t xml:space="preserve"> </w:t>
      </w:r>
      <w:r>
        <w:t xml:space="preserve">        </w:t>
      </w:r>
      <w:r w:rsidRPr="00F005D4">
        <w:t>NUSPRĘSTA. Priimti sprendimą (pridedama).</w:t>
      </w:r>
    </w:p>
    <w:p w14:paraId="77FC4ACF" w14:textId="77777777" w:rsidR="001A440E" w:rsidRPr="00637B29" w:rsidRDefault="001A440E" w:rsidP="001A440E">
      <w:pPr>
        <w:ind w:firstLine="709"/>
        <w:rPr>
          <w:rFonts w:eastAsia="Calibri"/>
        </w:rPr>
      </w:pPr>
    </w:p>
    <w:p w14:paraId="66F3340A" w14:textId="4AA9F13B" w:rsidR="009D089E" w:rsidRPr="00343CDD" w:rsidRDefault="009D089E" w:rsidP="007A7921">
      <w:pPr>
        <w:pStyle w:val="Sraopastraipa"/>
        <w:numPr>
          <w:ilvl w:val="0"/>
          <w:numId w:val="19"/>
        </w:numPr>
        <w:tabs>
          <w:tab w:val="left" w:pos="1276"/>
          <w:tab w:val="left" w:pos="1418"/>
          <w:tab w:val="left" w:pos="1560"/>
          <w:tab w:val="left" w:pos="1701"/>
          <w:tab w:val="left" w:pos="1843"/>
        </w:tabs>
        <w:contextualSpacing/>
      </w:pPr>
      <w:r w:rsidRPr="00343CDD">
        <w:t>Savivaldybės mero informacija.</w:t>
      </w:r>
    </w:p>
    <w:p w14:paraId="3039DCB7" w14:textId="7459A217" w:rsidR="007A7921" w:rsidRDefault="00B12B5D" w:rsidP="005A0376">
      <w:pPr>
        <w:pStyle w:val="prastasistinklapis"/>
        <w:shd w:val="clear" w:color="auto" w:fill="FFFFFF"/>
        <w:jc w:val="left"/>
        <w:rPr>
          <w:b w:val="0"/>
        </w:rPr>
      </w:pPr>
      <w:r w:rsidRPr="00343CDD">
        <w:t xml:space="preserve">           </w:t>
      </w:r>
      <w:r>
        <w:t xml:space="preserve">   </w:t>
      </w:r>
      <w:r w:rsidR="009B6E42">
        <w:t xml:space="preserve"> </w:t>
      </w:r>
      <w:r w:rsidR="00527FBA">
        <w:t xml:space="preserve">  </w:t>
      </w:r>
      <w:r w:rsidR="00B40B9D">
        <w:t xml:space="preserve">  </w:t>
      </w:r>
      <w:r w:rsidR="00E4666A">
        <w:t xml:space="preserve">  </w:t>
      </w:r>
      <w:r w:rsidR="009D089E" w:rsidRPr="00B12B5D">
        <w:rPr>
          <w:b w:val="0"/>
        </w:rPr>
        <w:t>Savivaldybės meras Antanas Černeckis</w:t>
      </w:r>
      <w:r w:rsidR="00267B8D">
        <w:rPr>
          <w:b w:val="0"/>
        </w:rPr>
        <w:t xml:space="preserve">: </w:t>
      </w:r>
      <w:r w:rsidR="00AE2462">
        <w:rPr>
          <w:b w:val="0"/>
        </w:rPr>
        <w:t>pasirašyta Bendradarbiavimo sutartis dėl Jurgio Ambraziejaus Pabrėžos atminimo įamžinimo. Įvyko LSA suvažiavimas, kuriame aptarti savivaldos klausimai, būsimi mero rinkimų niuansai.</w:t>
      </w:r>
      <w:r w:rsidR="00AE2462" w:rsidRPr="00AE2462">
        <w:rPr>
          <w:b w:val="0"/>
        </w:rPr>
        <w:t xml:space="preserve"> </w:t>
      </w:r>
      <w:r w:rsidR="00AE2462">
        <w:rPr>
          <w:b w:val="0"/>
        </w:rPr>
        <w:t xml:space="preserve">Kitas Tarybos posėdis planuojamas gegužės 26 d. </w:t>
      </w:r>
      <w:r w:rsidR="007A7921">
        <w:rPr>
          <w:b w:val="0"/>
        </w:rPr>
        <w:t xml:space="preserve">Ar sutinkate, kad komitetų posėdžiai vyktų nuotoliniu būdu? </w:t>
      </w:r>
    </w:p>
    <w:p w14:paraId="3C128348" w14:textId="45C16CE7" w:rsidR="00AE2462" w:rsidRDefault="007A7921" w:rsidP="005A0376">
      <w:pPr>
        <w:pStyle w:val="prastasistinklapis"/>
        <w:shd w:val="clear" w:color="auto" w:fill="FFFFFF"/>
        <w:jc w:val="left"/>
        <w:rPr>
          <w:b w:val="0"/>
        </w:rPr>
      </w:pPr>
      <w:r>
        <w:rPr>
          <w:b w:val="0"/>
        </w:rPr>
        <w:t xml:space="preserve">                     Tarybos nariai b</w:t>
      </w:r>
      <w:r w:rsidR="00AE2462">
        <w:rPr>
          <w:b w:val="0"/>
        </w:rPr>
        <w:t xml:space="preserve">endru sutarimu </w:t>
      </w:r>
      <w:r>
        <w:rPr>
          <w:b w:val="0"/>
        </w:rPr>
        <w:t>tam pritarė.</w:t>
      </w:r>
    </w:p>
    <w:p w14:paraId="1D887E5E" w14:textId="77777777" w:rsidR="00E351F1" w:rsidRDefault="00E4666A" w:rsidP="005A0376">
      <w:pPr>
        <w:pStyle w:val="prastasistinklapis"/>
        <w:shd w:val="clear" w:color="auto" w:fill="FFFFFF"/>
        <w:jc w:val="left"/>
        <w:rPr>
          <w:b w:val="0"/>
        </w:rPr>
      </w:pPr>
      <w:r>
        <w:rPr>
          <w:b w:val="0"/>
        </w:rPr>
        <w:t xml:space="preserve">                     </w:t>
      </w:r>
      <w:r w:rsidR="007A7921">
        <w:rPr>
          <w:b w:val="0"/>
        </w:rPr>
        <w:t xml:space="preserve">Šiuo metu pas mūsų Savivaldybėje apsigyveno 70 ukrainiečių.  12 iš jų gyvena pas gyventojus, kiti apsistojo buvusiame Žemaitijos kolegijos bendrabutyje. Tam reikia papildomų lėšų: maitinimas, įsikūrimas, būtinosios prekės. Kol kas naudojame Savivaldybės biudžeto ir paramos lėšas. 5,0 tūkst. Eur įvedė Zarbeko savivaldybė. </w:t>
      </w:r>
      <w:r w:rsidR="00E351F1">
        <w:rPr>
          <w:b w:val="0"/>
        </w:rPr>
        <w:t xml:space="preserve">Rūpinamės kartu su tėvais, globėjais atvykusiais ukrainiečių vaikais. </w:t>
      </w:r>
    </w:p>
    <w:p w14:paraId="7B9A1BCC" w14:textId="77777777" w:rsidR="00007D6C" w:rsidRDefault="00E351F1" w:rsidP="005A0376">
      <w:pPr>
        <w:pStyle w:val="prastasistinklapis"/>
        <w:shd w:val="clear" w:color="auto" w:fill="FFFFFF"/>
        <w:jc w:val="left"/>
        <w:rPr>
          <w:b w:val="0"/>
        </w:rPr>
      </w:pPr>
      <w:r>
        <w:rPr>
          <w:b w:val="0"/>
        </w:rPr>
        <w:t xml:space="preserve">                       Planuojame iš ES lėšų plėsti Rietavo lopšelį-darželį. Trūksta patalpų norintiems lankyti įstaigą ir ne tik jiems, bet ir specialistams. Kodėl tik dviem grupėms planuojamos patalpos? </w:t>
      </w:r>
      <w:r w:rsidR="009575AF">
        <w:rPr>
          <w:b w:val="0"/>
        </w:rPr>
        <w:t xml:space="preserve">Tiek turime lėšų. Reikės jas dalintis su kolegomis iš Telšių regiono. Gauti lėšų iš ES paramos šiuo metu gana sudėtinga, nes nėra parengtos tvarkos. Be to, kyla kainos. Buvome suprojektavę namą neįgaliesiems. Kaina išaugo daugiau kaip du kartus. Ta pati situacija su kelių ir gatvių tvarkymu ir asfaltavimu. </w:t>
      </w:r>
      <w:r w:rsidR="00007D6C">
        <w:rPr>
          <w:b w:val="0"/>
        </w:rPr>
        <w:t xml:space="preserve">Jeigu praėjusiais metais už tą kainą galėjome sutvarkyti 1 km ilgio kelią, šiemet už tokią kainą – 400 m. </w:t>
      </w:r>
    </w:p>
    <w:p w14:paraId="286A9BC2" w14:textId="77777777" w:rsidR="00007D6C" w:rsidRDefault="00007D6C" w:rsidP="000A6F34">
      <w:pPr>
        <w:tabs>
          <w:tab w:val="left" w:pos="1134"/>
        </w:tabs>
        <w:ind w:left="-142" w:firstLine="1276"/>
      </w:pPr>
      <w:r>
        <w:t xml:space="preserve">   Dėkoju už posėdį.</w:t>
      </w:r>
    </w:p>
    <w:p w14:paraId="198A3D05" w14:textId="1AB3BE0D" w:rsidR="00C81710" w:rsidRDefault="00C81710" w:rsidP="000A6F34">
      <w:pPr>
        <w:tabs>
          <w:tab w:val="left" w:pos="1134"/>
        </w:tabs>
        <w:ind w:left="-142" w:firstLine="1276"/>
      </w:pPr>
      <w:r>
        <w:t xml:space="preserve"> </w:t>
      </w:r>
    </w:p>
    <w:p w14:paraId="6753AC8D" w14:textId="77777777" w:rsidR="00160929" w:rsidRDefault="006038CC" w:rsidP="008E4E84">
      <w:pPr>
        <w:tabs>
          <w:tab w:val="left" w:pos="0"/>
        </w:tabs>
        <w:ind w:firstLine="900"/>
      </w:pPr>
      <w:r>
        <w:t xml:space="preserve">           </w:t>
      </w:r>
    </w:p>
    <w:p w14:paraId="4E6ADD11" w14:textId="77777777" w:rsidR="001D2D2B" w:rsidRDefault="001D2D2B" w:rsidP="00161671">
      <w:pPr>
        <w:ind w:firstLine="0"/>
      </w:pPr>
      <w:r>
        <w:t xml:space="preserve">Posėdžio pirmininkas </w:t>
      </w:r>
      <w:r>
        <w:tab/>
      </w:r>
      <w:r>
        <w:tab/>
      </w:r>
      <w:r>
        <w:tab/>
      </w:r>
      <w:r>
        <w:tab/>
      </w:r>
      <w:r>
        <w:tab/>
      </w:r>
      <w:r>
        <w:tab/>
      </w:r>
      <w:r>
        <w:tab/>
      </w:r>
      <w:r>
        <w:tab/>
        <w:t>Antanas Černeckis</w:t>
      </w:r>
    </w:p>
    <w:p w14:paraId="74AFA3FF" w14:textId="77777777" w:rsidR="00511B8B" w:rsidRDefault="00511B8B" w:rsidP="00161671">
      <w:pPr>
        <w:ind w:firstLine="0"/>
      </w:pPr>
    </w:p>
    <w:p w14:paraId="11337124" w14:textId="77777777" w:rsidR="00A468E5" w:rsidRDefault="00A468E5" w:rsidP="00161671">
      <w:pPr>
        <w:ind w:firstLine="0"/>
      </w:pPr>
    </w:p>
    <w:p w14:paraId="7D881D29" w14:textId="07312CDB" w:rsidR="001D2D2B" w:rsidRDefault="001D2D2B" w:rsidP="00161671">
      <w:pPr>
        <w:ind w:firstLine="0"/>
      </w:pPr>
      <w:r>
        <w:t>Posėdžio sekretorė</w:t>
      </w:r>
      <w:r>
        <w:tab/>
      </w:r>
      <w:r>
        <w:tab/>
      </w:r>
      <w:r>
        <w:tab/>
      </w:r>
      <w:r>
        <w:tab/>
      </w:r>
      <w:r>
        <w:tab/>
      </w:r>
      <w:r>
        <w:tab/>
      </w:r>
      <w:r>
        <w:tab/>
      </w:r>
      <w:r>
        <w:tab/>
        <w:t xml:space="preserve"> </w:t>
      </w:r>
      <w:r w:rsidR="005D5669">
        <w:t>Jūratė Šedvilaitė</w:t>
      </w:r>
    </w:p>
    <w:sectPr w:rsidR="001D2D2B" w:rsidSect="00F84360">
      <w:footerReference w:type="default" r:id="rId13"/>
      <w:type w:val="continuous"/>
      <w:pgSz w:w="11907" w:h="16840" w:code="9"/>
      <w:pgMar w:top="1134" w:right="708" w:bottom="1134" w:left="1701" w:header="680" w:footer="454"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9B107" w14:textId="77777777" w:rsidR="001302DA" w:rsidRDefault="001302DA">
      <w:r>
        <w:separator/>
      </w:r>
    </w:p>
  </w:endnote>
  <w:endnote w:type="continuationSeparator" w:id="0">
    <w:p w14:paraId="6A922E8D" w14:textId="77777777" w:rsidR="001302DA" w:rsidRDefault="00130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Calibri">
    <w:panose1 w:val="020F0502020204030204"/>
    <w:charset w:val="BA"/>
    <w:family w:val="swiss"/>
    <w:pitch w:val="variable"/>
    <w:sig w:usb0="E4002EFF" w:usb1="C000247B" w:usb2="00000009" w:usb3="00000000" w:csb0="000001FF" w:csb1="00000000"/>
  </w:font>
  <w:font w:name="HelveticaLT">
    <w:altName w:val="Arial"/>
    <w:charset w:val="00"/>
    <w:family w:val="swiss"/>
    <w:pitch w:val="variable"/>
    <w:sig w:usb0="00000003" w:usb1="00000000" w:usb2="00000000" w:usb3="00000000" w:csb0="00000001" w:csb1="00000000"/>
  </w:font>
  <w:font w:name="Thorndale">
    <w:altName w:val="Times New Roman"/>
    <w:charset w:val="BA"/>
    <w:family w:val="roman"/>
    <w:pitch w:val="variable"/>
  </w:font>
  <w:font w:name="HG Mincho Light J">
    <w:altName w:val="Times New Roman"/>
    <w:charset w:val="CC"/>
    <w:family w:val="auto"/>
    <w:pitch w:val="variable"/>
  </w:font>
  <w:font w:name="Verdana">
    <w:panose1 w:val="020B0604030504040204"/>
    <w:charset w:val="BA"/>
    <w:family w:val="swiss"/>
    <w:pitch w:val="variable"/>
    <w:sig w:usb0="A00006FF" w:usb1="4000205B" w:usb2="00000010" w:usb3="00000000" w:csb0="0000019F" w:csb1="00000000"/>
  </w:font>
  <w:font w:name="Palemonas">
    <w:altName w:val="Times New Roman"/>
    <w:charset w:val="BA"/>
    <w:family w:val="roman"/>
    <w:pitch w:val="variable"/>
    <w:sig w:usb0="E00002FF" w:usb1="500028EF" w:usb2="00000024"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DECA2" w14:textId="77777777" w:rsidR="00632C07" w:rsidRDefault="00632C07">
    <w:pPr>
      <w:pStyle w:val="Porat"/>
      <w:rPr>
        <w:sz w:val="16"/>
      </w:rPr>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98323" w14:textId="77777777" w:rsidR="00632C07" w:rsidRDefault="00632C07">
    <w:pPr>
      <w:pStyle w:val="Porat"/>
      <w:rPr>
        <w:sz w:val="16"/>
      </w:rPr>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11158" w14:textId="77777777" w:rsidR="001302DA" w:rsidRDefault="001302DA">
      <w:r>
        <w:separator/>
      </w:r>
    </w:p>
  </w:footnote>
  <w:footnote w:type="continuationSeparator" w:id="0">
    <w:p w14:paraId="0DE32050" w14:textId="77777777" w:rsidR="001302DA" w:rsidRDefault="00130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9277F" w14:textId="77777777" w:rsidR="00632C07" w:rsidRDefault="00632C07"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0DD2182" w14:textId="77777777" w:rsidR="00632C07" w:rsidRDefault="00632C0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A533" w14:textId="77777777" w:rsidR="00632C07" w:rsidRDefault="00632C07"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4D2E3C">
      <w:rPr>
        <w:rStyle w:val="Puslapionumeris"/>
        <w:noProof/>
      </w:rPr>
      <w:t>14</w:t>
    </w:r>
    <w:r>
      <w:rPr>
        <w:rStyle w:val="Puslapionumeris"/>
      </w:rPr>
      <w:fldChar w:fldCharType="end"/>
    </w:r>
  </w:p>
  <w:p w14:paraId="6E5DA40A" w14:textId="77777777" w:rsidR="00632C07" w:rsidRDefault="00632C0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clip_image001"/>
      </v:shape>
    </w:pict>
  </w:numPicBullet>
  <w:abstractNum w:abstractNumId="0" w15:restartNumberingAfterBreak="0">
    <w:nsid w:val="01AE28D0"/>
    <w:multiLevelType w:val="hybridMultilevel"/>
    <w:tmpl w:val="93244BAE"/>
    <w:lvl w:ilvl="0" w:tplc="B7142CDE">
      <w:start w:val="8"/>
      <w:numFmt w:val="decimal"/>
      <w:lvlText w:val="%1."/>
      <w:lvlJc w:val="left"/>
      <w:pPr>
        <w:ind w:left="1260" w:hanging="360"/>
      </w:pPr>
      <w:rPr>
        <w:rFonts w:hint="default"/>
        <w:i w:val="0"/>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 w15:restartNumberingAfterBreak="0">
    <w:nsid w:val="02621E42"/>
    <w:multiLevelType w:val="multilevel"/>
    <w:tmpl w:val="E4E47F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EF0707"/>
    <w:multiLevelType w:val="hybridMultilevel"/>
    <w:tmpl w:val="91E8E72E"/>
    <w:lvl w:ilvl="0" w:tplc="57F84618">
      <w:start w:val="1"/>
      <w:numFmt w:val="decimal"/>
      <w:lvlText w:val="%1."/>
      <w:lvlJc w:val="left"/>
      <w:pPr>
        <w:ind w:left="3196" w:hanging="360"/>
      </w:pPr>
      <w:rPr>
        <w:rFonts w:hint="default"/>
      </w:rPr>
    </w:lvl>
    <w:lvl w:ilvl="1" w:tplc="04270019" w:tentative="1">
      <w:start w:val="1"/>
      <w:numFmt w:val="lowerLetter"/>
      <w:lvlText w:val="%2."/>
      <w:lvlJc w:val="left"/>
      <w:pPr>
        <w:ind w:left="3916" w:hanging="360"/>
      </w:pPr>
    </w:lvl>
    <w:lvl w:ilvl="2" w:tplc="0427001B" w:tentative="1">
      <w:start w:val="1"/>
      <w:numFmt w:val="lowerRoman"/>
      <w:lvlText w:val="%3."/>
      <w:lvlJc w:val="right"/>
      <w:pPr>
        <w:ind w:left="4636" w:hanging="180"/>
      </w:pPr>
    </w:lvl>
    <w:lvl w:ilvl="3" w:tplc="0427000F" w:tentative="1">
      <w:start w:val="1"/>
      <w:numFmt w:val="decimal"/>
      <w:lvlText w:val="%4."/>
      <w:lvlJc w:val="left"/>
      <w:pPr>
        <w:ind w:left="5356" w:hanging="360"/>
      </w:pPr>
    </w:lvl>
    <w:lvl w:ilvl="4" w:tplc="04270019" w:tentative="1">
      <w:start w:val="1"/>
      <w:numFmt w:val="lowerLetter"/>
      <w:lvlText w:val="%5."/>
      <w:lvlJc w:val="left"/>
      <w:pPr>
        <w:ind w:left="6076" w:hanging="360"/>
      </w:pPr>
    </w:lvl>
    <w:lvl w:ilvl="5" w:tplc="0427001B" w:tentative="1">
      <w:start w:val="1"/>
      <w:numFmt w:val="lowerRoman"/>
      <w:lvlText w:val="%6."/>
      <w:lvlJc w:val="right"/>
      <w:pPr>
        <w:ind w:left="6796" w:hanging="180"/>
      </w:pPr>
    </w:lvl>
    <w:lvl w:ilvl="6" w:tplc="0427000F" w:tentative="1">
      <w:start w:val="1"/>
      <w:numFmt w:val="decimal"/>
      <w:lvlText w:val="%7."/>
      <w:lvlJc w:val="left"/>
      <w:pPr>
        <w:ind w:left="7516" w:hanging="360"/>
      </w:pPr>
    </w:lvl>
    <w:lvl w:ilvl="7" w:tplc="04270019" w:tentative="1">
      <w:start w:val="1"/>
      <w:numFmt w:val="lowerLetter"/>
      <w:lvlText w:val="%8."/>
      <w:lvlJc w:val="left"/>
      <w:pPr>
        <w:ind w:left="8236" w:hanging="360"/>
      </w:pPr>
    </w:lvl>
    <w:lvl w:ilvl="8" w:tplc="0427001B" w:tentative="1">
      <w:start w:val="1"/>
      <w:numFmt w:val="lowerRoman"/>
      <w:lvlText w:val="%9."/>
      <w:lvlJc w:val="right"/>
      <w:pPr>
        <w:ind w:left="8956" w:hanging="180"/>
      </w:pPr>
    </w:lvl>
  </w:abstractNum>
  <w:abstractNum w:abstractNumId="3" w15:restartNumberingAfterBreak="0">
    <w:nsid w:val="11910BA9"/>
    <w:multiLevelType w:val="hybridMultilevel"/>
    <w:tmpl w:val="7B504AD0"/>
    <w:lvl w:ilvl="0" w:tplc="65F253E2">
      <w:start w:val="1"/>
      <w:numFmt w:val="decimal"/>
      <w:lvlText w:val="%1."/>
      <w:lvlJc w:val="left"/>
      <w:pPr>
        <w:ind w:left="1320" w:hanging="360"/>
      </w:pPr>
      <w:rPr>
        <w:rFonts w:hint="default"/>
        <w:color w:val="auto"/>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4" w15:restartNumberingAfterBreak="0">
    <w:nsid w:val="14EA7B8C"/>
    <w:multiLevelType w:val="hybridMultilevel"/>
    <w:tmpl w:val="53880578"/>
    <w:lvl w:ilvl="0" w:tplc="162E28DA">
      <w:start w:val="1"/>
      <w:numFmt w:val="decimal"/>
      <w:lvlText w:val="%1."/>
      <w:lvlJc w:val="left"/>
      <w:pPr>
        <w:tabs>
          <w:tab w:val="num" w:pos="1080"/>
        </w:tabs>
        <w:ind w:left="1080" w:hanging="360"/>
      </w:pPr>
      <w:rPr>
        <w:rFonts w:hint="default"/>
        <w:b w:val="0"/>
        <w:i w:val="0"/>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5" w15:restartNumberingAfterBreak="0">
    <w:nsid w:val="28B1560A"/>
    <w:multiLevelType w:val="multilevel"/>
    <w:tmpl w:val="18A27A40"/>
    <w:lvl w:ilvl="0">
      <w:start w:val="1"/>
      <w:numFmt w:val="decimal"/>
      <w:lvlText w:val="%1."/>
      <w:lvlJc w:val="left"/>
      <w:pPr>
        <w:ind w:left="525" w:hanging="525"/>
      </w:pPr>
      <w:rPr>
        <w:rFonts w:hint="default"/>
      </w:rPr>
    </w:lvl>
    <w:lvl w:ilvl="1">
      <w:start w:val="1"/>
      <w:numFmt w:val="decimal"/>
      <w:lvlText w:val="%1.%2."/>
      <w:lvlJc w:val="left"/>
      <w:pPr>
        <w:ind w:left="1784" w:hanging="525"/>
      </w:pPr>
      <w:rPr>
        <w:rFonts w:hint="default"/>
      </w:rPr>
    </w:lvl>
    <w:lvl w:ilvl="2">
      <w:start w:val="1"/>
      <w:numFmt w:val="decimal"/>
      <w:lvlText w:val="%1.%2.%3."/>
      <w:lvlJc w:val="left"/>
      <w:pPr>
        <w:ind w:left="3238" w:hanging="720"/>
      </w:pPr>
      <w:rPr>
        <w:rFonts w:hint="default"/>
      </w:rPr>
    </w:lvl>
    <w:lvl w:ilvl="3">
      <w:start w:val="1"/>
      <w:numFmt w:val="decimal"/>
      <w:lvlText w:val="%1.%2.%3.%4."/>
      <w:lvlJc w:val="left"/>
      <w:pPr>
        <w:ind w:left="4497" w:hanging="720"/>
      </w:pPr>
      <w:rPr>
        <w:rFonts w:hint="default"/>
      </w:rPr>
    </w:lvl>
    <w:lvl w:ilvl="4">
      <w:start w:val="1"/>
      <w:numFmt w:val="decimal"/>
      <w:lvlText w:val="%1.%2.%3.%4.%5."/>
      <w:lvlJc w:val="left"/>
      <w:pPr>
        <w:ind w:left="6116" w:hanging="1080"/>
      </w:pPr>
      <w:rPr>
        <w:rFonts w:hint="default"/>
      </w:rPr>
    </w:lvl>
    <w:lvl w:ilvl="5">
      <w:start w:val="1"/>
      <w:numFmt w:val="decimal"/>
      <w:lvlText w:val="%1.%2.%3.%4.%5.%6."/>
      <w:lvlJc w:val="left"/>
      <w:pPr>
        <w:ind w:left="7375" w:hanging="1080"/>
      </w:pPr>
      <w:rPr>
        <w:rFonts w:hint="default"/>
      </w:rPr>
    </w:lvl>
    <w:lvl w:ilvl="6">
      <w:start w:val="1"/>
      <w:numFmt w:val="decimal"/>
      <w:lvlText w:val="%1.%2.%3.%4.%5.%6.%7."/>
      <w:lvlJc w:val="left"/>
      <w:pPr>
        <w:ind w:left="8994" w:hanging="1440"/>
      </w:pPr>
      <w:rPr>
        <w:rFonts w:hint="default"/>
      </w:rPr>
    </w:lvl>
    <w:lvl w:ilvl="7">
      <w:start w:val="1"/>
      <w:numFmt w:val="decimal"/>
      <w:lvlText w:val="%1.%2.%3.%4.%5.%6.%7.%8."/>
      <w:lvlJc w:val="left"/>
      <w:pPr>
        <w:ind w:left="10253" w:hanging="1440"/>
      </w:pPr>
      <w:rPr>
        <w:rFonts w:hint="default"/>
      </w:rPr>
    </w:lvl>
    <w:lvl w:ilvl="8">
      <w:start w:val="1"/>
      <w:numFmt w:val="decimal"/>
      <w:lvlText w:val="%1.%2.%3.%4.%5.%6.%7.%8.%9."/>
      <w:lvlJc w:val="left"/>
      <w:pPr>
        <w:ind w:left="11872" w:hanging="1800"/>
      </w:pPr>
      <w:rPr>
        <w:rFonts w:hint="default"/>
      </w:rPr>
    </w:lvl>
  </w:abstractNum>
  <w:abstractNum w:abstractNumId="6" w15:restartNumberingAfterBreak="0">
    <w:nsid w:val="2A8E522D"/>
    <w:multiLevelType w:val="multilevel"/>
    <w:tmpl w:val="49BE87B2"/>
    <w:lvl w:ilvl="0">
      <w:start w:val="1"/>
      <w:numFmt w:val="decimal"/>
      <w:lvlText w:val="%1."/>
      <w:lvlJc w:val="left"/>
      <w:pPr>
        <w:ind w:left="1443" w:hanging="450"/>
      </w:pPr>
      <w:rPr>
        <w:rFonts w:hint="default"/>
      </w:rPr>
    </w:lvl>
    <w:lvl w:ilvl="1">
      <w:start w:val="1"/>
      <w:numFmt w:val="decimal"/>
      <w:isLgl/>
      <w:lvlText w:val="%1.%2."/>
      <w:lvlJc w:val="left"/>
      <w:pPr>
        <w:ind w:left="1428"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7" w15:restartNumberingAfterBreak="0">
    <w:nsid w:val="2C3116F0"/>
    <w:multiLevelType w:val="hybridMultilevel"/>
    <w:tmpl w:val="53880578"/>
    <w:lvl w:ilvl="0" w:tplc="FFFFFFFF">
      <w:start w:val="1"/>
      <w:numFmt w:val="decimal"/>
      <w:lvlText w:val="%1."/>
      <w:lvlJc w:val="left"/>
      <w:pPr>
        <w:tabs>
          <w:tab w:val="num" w:pos="1080"/>
        </w:tabs>
        <w:ind w:left="1080" w:hanging="360"/>
      </w:pPr>
      <w:rPr>
        <w:rFonts w:hint="default"/>
        <w:b w:val="0"/>
        <w:i w:val="0"/>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8" w15:restartNumberingAfterBreak="0">
    <w:nsid w:val="2DC33BD7"/>
    <w:multiLevelType w:val="multilevel"/>
    <w:tmpl w:val="3BA23E1E"/>
    <w:lvl w:ilvl="0">
      <w:start w:val="1"/>
      <w:numFmt w:val="decimal"/>
      <w:pStyle w:val="Sraas2"/>
      <w:lvlText w:val="%1."/>
      <w:lvlJc w:val="left"/>
      <w:pPr>
        <w:tabs>
          <w:tab w:val="num" w:pos="1080"/>
        </w:tabs>
        <w:ind w:left="108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840"/>
        </w:tabs>
        <w:ind w:left="6840" w:hanging="1440"/>
      </w:pPr>
      <w:rPr>
        <w:rFonts w:hint="default"/>
      </w:rPr>
    </w:lvl>
    <w:lvl w:ilvl="8">
      <w:start w:val="1"/>
      <w:numFmt w:val="decimal"/>
      <w:lvlText w:val="%1.%2.%3.%4.%5.%6.%7.%8.%9."/>
      <w:lvlJc w:val="left"/>
      <w:pPr>
        <w:tabs>
          <w:tab w:val="num" w:pos="7920"/>
        </w:tabs>
        <w:ind w:left="7920" w:hanging="1800"/>
      </w:pPr>
      <w:rPr>
        <w:rFonts w:hint="default"/>
      </w:rPr>
    </w:lvl>
  </w:abstractNum>
  <w:abstractNum w:abstractNumId="9" w15:restartNumberingAfterBreak="0">
    <w:nsid w:val="36E05E05"/>
    <w:multiLevelType w:val="hybridMultilevel"/>
    <w:tmpl w:val="114A84B0"/>
    <w:lvl w:ilvl="0" w:tplc="CD62E5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AB87523"/>
    <w:multiLevelType w:val="hybridMultilevel"/>
    <w:tmpl w:val="C86A0B14"/>
    <w:lvl w:ilvl="0" w:tplc="E82A50D8">
      <w:start w:val="1"/>
      <w:numFmt w:val="decimal"/>
      <w:lvlText w:val="%1."/>
      <w:lvlJc w:val="left"/>
      <w:pPr>
        <w:ind w:left="1108" w:hanging="540"/>
      </w:pPr>
    </w:lvl>
    <w:lvl w:ilvl="1" w:tplc="04270019">
      <w:start w:val="1"/>
      <w:numFmt w:val="lowerLetter"/>
      <w:lvlText w:val="%2."/>
      <w:lvlJc w:val="left"/>
      <w:pPr>
        <w:ind w:left="1854" w:hanging="360"/>
      </w:pPr>
    </w:lvl>
    <w:lvl w:ilvl="2" w:tplc="0427001B">
      <w:start w:val="1"/>
      <w:numFmt w:val="lowerRoman"/>
      <w:lvlText w:val="%3."/>
      <w:lvlJc w:val="right"/>
      <w:pPr>
        <w:ind w:left="2574" w:hanging="180"/>
      </w:pPr>
    </w:lvl>
    <w:lvl w:ilvl="3" w:tplc="0427000F">
      <w:start w:val="1"/>
      <w:numFmt w:val="decimal"/>
      <w:lvlText w:val="%4."/>
      <w:lvlJc w:val="left"/>
      <w:pPr>
        <w:ind w:left="3294" w:hanging="360"/>
      </w:pPr>
    </w:lvl>
    <w:lvl w:ilvl="4" w:tplc="04270019">
      <w:start w:val="1"/>
      <w:numFmt w:val="lowerLetter"/>
      <w:lvlText w:val="%5."/>
      <w:lvlJc w:val="left"/>
      <w:pPr>
        <w:ind w:left="4014" w:hanging="360"/>
      </w:pPr>
    </w:lvl>
    <w:lvl w:ilvl="5" w:tplc="0427001B">
      <w:start w:val="1"/>
      <w:numFmt w:val="lowerRoman"/>
      <w:lvlText w:val="%6."/>
      <w:lvlJc w:val="right"/>
      <w:pPr>
        <w:ind w:left="4734" w:hanging="180"/>
      </w:pPr>
    </w:lvl>
    <w:lvl w:ilvl="6" w:tplc="0427000F">
      <w:start w:val="1"/>
      <w:numFmt w:val="decimal"/>
      <w:lvlText w:val="%7."/>
      <w:lvlJc w:val="left"/>
      <w:pPr>
        <w:ind w:left="5454" w:hanging="360"/>
      </w:pPr>
    </w:lvl>
    <w:lvl w:ilvl="7" w:tplc="04270019">
      <w:start w:val="1"/>
      <w:numFmt w:val="lowerLetter"/>
      <w:lvlText w:val="%8."/>
      <w:lvlJc w:val="left"/>
      <w:pPr>
        <w:ind w:left="6174" w:hanging="360"/>
      </w:pPr>
    </w:lvl>
    <w:lvl w:ilvl="8" w:tplc="0427001B">
      <w:start w:val="1"/>
      <w:numFmt w:val="lowerRoman"/>
      <w:lvlText w:val="%9."/>
      <w:lvlJc w:val="right"/>
      <w:pPr>
        <w:ind w:left="6894" w:hanging="180"/>
      </w:pPr>
    </w:lvl>
  </w:abstractNum>
  <w:abstractNum w:abstractNumId="11" w15:restartNumberingAfterBreak="0">
    <w:nsid w:val="3E6D0E09"/>
    <w:multiLevelType w:val="singleLevel"/>
    <w:tmpl w:val="0DB086F0"/>
    <w:lvl w:ilvl="0">
      <w:start w:val="1"/>
      <w:numFmt w:val="upperRoman"/>
      <w:pStyle w:val="Dalys"/>
      <w:lvlText w:val="%1."/>
      <w:lvlJc w:val="right"/>
      <w:pPr>
        <w:tabs>
          <w:tab w:val="num" w:pos="719"/>
        </w:tabs>
        <w:ind w:left="719" w:hanging="180"/>
      </w:pPr>
      <w:rPr>
        <w:rFonts w:hint="default"/>
        <w:b/>
        <w:sz w:val="24"/>
        <w:szCs w:val="24"/>
      </w:rPr>
    </w:lvl>
  </w:abstractNum>
  <w:abstractNum w:abstractNumId="12" w15:restartNumberingAfterBreak="0">
    <w:nsid w:val="4C760609"/>
    <w:multiLevelType w:val="multilevel"/>
    <w:tmpl w:val="92B25BC0"/>
    <w:lvl w:ilvl="0">
      <w:start w:val="1"/>
      <w:numFmt w:val="decimal"/>
      <w:lvlText w:val="%1."/>
      <w:lvlJc w:val="left"/>
      <w:pPr>
        <w:ind w:left="1353" w:hanging="360"/>
      </w:pPr>
    </w:lvl>
    <w:lvl w:ilvl="1">
      <w:start w:val="1"/>
      <w:numFmt w:val="decimal"/>
      <w:isLgl/>
      <w:lvlText w:val="%1.%2."/>
      <w:lvlJc w:val="left"/>
      <w:pPr>
        <w:ind w:left="1800" w:hanging="360"/>
      </w:pPr>
      <w:rPr>
        <w:rFonts w:hint="default"/>
        <w:color w:val="auto"/>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040" w:hanging="1440"/>
      </w:pPr>
      <w:rPr>
        <w:rFonts w:hint="default"/>
      </w:rPr>
    </w:lvl>
    <w:lvl w:ilvl="8">
      <w:start w:val="1"/>
      <w:numFmt w:val="decimal"/>
      <w:isLgl/>
      <w:lvlText w:val="%1.%2.%3.%4.%5.%6.%7.%8.%9."/>
      <w:lvlJc w:val="left"/>
      <w:pPr>
        <w:ind w:left="5760" w:hanging="1800"/>
      </w:pPr>
      <w:rPr>
        <w:rFonts w:hint="default"/>
      </w:rPr>
    </w:lvl>
  </w:abstractNum>
  <w:abstractNum w:abstractNumId="13" w15:restartNumberingAfterBreak="0">
    <w:nsid w:val="4F9F5C80"/>
    <w:multiLevelType w:val="multilevel"/>
    <w:tmpl w:val="74264E34"/>
    <w:lvl w:ilvl="0">
      <w:start w:val="1"/>
      <w:numFmt w:val="decimal"/>
      <w:lvlText w:val="%1."/>
      <w:lvlJc w:val="left"/>
      <w:pPr>
        <w:ind w:left="144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4" w15:restartNumberingAfterBreak="0">
    <w:nsid w:val="55573C37"/>
    <w:multiLevelType w:val="multilevel"/>
    <w:tmpl w:val="CF2E9692"/>
    <w:lvl w:ilvl="0">
      <w:start w:val="1"/>
      <w:numFmt w:val="decimal"/>
      <w:lvlText w:val="%1."/>
      <w:lvlJc w:val="left"/>
      <w:pPr>
        <w:ind w:left="1429" w:hanging="360"/>
      </w:p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5" w15:restartNumberingAfterBreak="0">
    <w:nsid w:val="565138E4"/>
    <w:multiLevelType w:val="multilevel"/>
    <w:tmpl w:val="6C208846"/>
    <w:lvl w:ilvl="0">
      <w:start w:val="1"/>
      <w:numFmt w:val="decimal"/>
      <w:lvlText w:val="%1."/>
      <w:lvlJc w:val="left"/>
      <w:pPr>
        <w:tabs>
          <w:tab w:val="num" w:pos="1650"/>
        </w:tabs>
        <w:ind w:left="1650" w:hanging="360"/>
      </w:pPr>
      <w:rPr>
        <w:rFonts w:hint="default"/>
      </w:rPr>
    </w:lvl>
    <w:lvl w:ilvl="1">
      <w:start w:val="1"/>
      <w:numFmt w:val="decimal"/>
      <w:isLgl/>
      <w:lvlText w:val="%2."/>
      <w:lvlJc w:val="left"/>
      <w:pPr>
        <w:ind w:left="2445" w:hanging="1155"/>
      </w:pPr>
      <w:rPr>
        <w:rFonts w:ascii="Times New Roman" w:eastAsia="Times New Roman" w:hAnsi="Times New Roman" w:cs="Times New Roman"/>
      </w:rPr>
    </w:lvl>
    <w:lvl w:ilvl="2">
      <w:start w:val="1"/>
      <w:numFmt w:val="decimal"/>
      <w:isLgl/>
      <w:lvlText w:val="%1.%2.%3."/>
      <w:lvlJc w:val="left"/>
      <w:pPr>
        <w:ind w:left="2445" w:hanging="1155"/>
      </w:pPr>
      <w:rPr>
        <w:rFonts w:hint="default"/>
      </w:rPr>
    </w:lvl>
    <w:lvl w:ilvl="3">
      <w:start w:val="1"/>
      <w:numFmt w:val="decimal"/>
      <w:isLgl/>
      <w:lvlText w:val="%1.%2.%3.%4."/>
      <w:lvlJc w:val="left"/>
      <w:pPr>
        <w:ind w:left="2445" w:hanging="1155"/>
      </w:pPr>
      <w:rPr>
        <w:rFonts w:hint="default"/>
      </w:rPr>
    </w:lvl>
    <w:lvl w:ilvl="4">
      <w:start w:val="1"/>
      <w:numFmt w:val="decimal"/>
      <w:isLgl/>
      <w:lvlText w:val="%1.%2.%3.%4.%5."/>
      <w:lvlJc w:val="left"/>
      <w:pPr>
        <w:ind w:left="2445" w:hanging="1155"/>
      </w:pPr>
      <w:rPr>
        <w:rFonts w:hint="default"/>
      </w:rPr>
    </w:lvl>
    <w:lvl w:ilvl="5">
      <w:start w:val="1"/>
      <w:numFmt w:val="decimal"/>
      <w:isLgl/>
      <w:lvlText w:val="%1.%2.%3.%4.%5.%6."/>
      <w:lvlJc w:val="left"/>
      <w:pPr>
        <w:ind w:left="2445" w:hanging="1155"/>
      </w:pPr>
      <w:rPr>
        <w:rFonts w:hint="default"/>
      </w:rPr>
    </w:lvl>
    <w:lvl w:ilvl="6">
      <w:start w:val="1"/>
      <w:numFmt w:val="decimal"/>
      <w:isLgl/>
      <w:lvlText w:val="%1.%2.%3.%4.%5.%6.%7."/>
      <w:lvlJc w:val="left"/>
      <w:pPr>
        <w:ind w:left="2730" w:hanging="1440"/>
      </w:pPr>
      <w:rPr>
        <w:rFonts w:hint="default"/>
      </w:rPr>
    </w:lvl>
    <w:lvl w:ilvl="7">
      <w:start w:val="1"/>
      <w:numFmt w:val="decimal"/>
      <w:isLgl/>
      <w:lvlText w:val="%1.%2.%3.%4.%5.%6.%7.%8."/>
      <w:lvlJc w:val="left"/>
      <w:pPr>
        <w:ind w:left="2730" w:hanging="1440"/>
      </w:pPr>
      <w:rPr>
        <w:rFonts w:hint="default"/>
      </w:rPr>
    </w:lvl>
    <w:lvl w:ilvl="8">
      <w:start w:val="1"/>
      <w:numFmt w:val="decimal"/>
      <w:isLgl/>
      <w:lvlText w:val="%1.%2.%3.%4.%5.%6.%7.%8.%9."/>
      <w:lvlJc w:val="left"/>
      <w:pPr>
        <w:ind w:left="3090" w:hanging="1800"/>
      </w:pPr>
      <w:rPr>
        <w:rFonts w:hint="default"/>
      </w:rPr>
    </w:lvl>
  </w:abstractNum>
  <w:abstractNum w:abstractNumId="16" w15:restartNumberingAfterBreak="0">
    <w:nsid w:val="578730F6"/>
    <w:multiLevelType w:val="hybridMultilevel"/>
    <w:tmpl w:val="41805488"/>
    <w:lvl w:ilvl="0" w:tplc="FCF00FDC">
      <w:start w:val="1"/>
      <w:numFmt w:val="decimal"/>
      <w:lvlText w:val="%1."/>
      <w:lvlJc w:val="left"/>
      <w:pPr>
        <w:ind w:left="1260" w:hanging="360"/>
      </w:pPr>
      <w:rPr>
        <w:rFonts w:hint="default"/>
        <w:i w:val="0"/>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7" w15:restartNumberingAfterBreak="0">
    <w:nsid w:val="6ABA2C92"/>
    <w:multiLevelType w:val="multilevel"/>
    <w:tmpl w:val="5802C13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6C426CA0"/>
    <w:multiLevelType w:val="hybridMultilevel"/>
    <w:tmpl w:val="E8FCB168"/>
    <w:lvl w:ilvl="0" w:tplc="4F829F7E">
      <w:start w:val="1"/>
      <w:numFmt w:val="bullet"/>
      <w:pStyle w:val="Punktai"/>
      <w:lvlText w:val=""/>
      <w:lvlJc w:val="left"/>
      <w:pPr>
        <w:tabs>
          <w:tab w:val="num" w:pos="851"/>
        </w:tabs>
        <w:ind w:left="851" w:hanging="284"/>
      </w:pPr>
      <w:rPr>
        <w:rFonts w:ascii="Wingdings" w:hAnsi="Wingdings" w:hint="default"/>
        <w:color w:val="666699"/>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E5E686B"/>
    <w:multiLevelType w:val="hybridMultilevel"/>
    <w:tmpl w:val="30127D6A"/>
    <w:lvl w:ilvl="0" w:tplc="A114E9A0">
      <w:start w:val="4"/>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20" w15:restartNumberingAfterBreak="0">
    <w:nsid w:val="775B2A97"/>
    <w:multiLevelType w:val="hybridMultilevel"/>
    <w:tmpl w:val="0FE8B13E"/>
    <w:lvl w:ilvl="0" w:tplc="0948936C">
      <w:start w:val="12"/>
      <w:numFmt w:val="decimal"/>
      <w:lvlText w:val="%1."/>
      <w:lvlJc w:val="left"/>
      <w:pPr>
        <w:ind w:left="1637"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num w:numId="1" w16cid:durableId="1455320265">
    <w:abstractNumId w:val="8"/>
  </w:num>
  <w:num w:numId="2" w16cid:durableId="2106996539">
    <w:abstractNumId w:val="11"/>
  </w:num>
  <w:num w:numId="3" w16cid:durableId="1765491098">
    <w:abstractNumId w:val="18"/>
  </w:num>
  <w:num w:numId="4" w16cid:durableId="972293960">
    <w:abstractNumId w:val="4"/>
  </w:num>
  <w:num w:numId="5" w16cid:durableId="1258519082">
    <w:abstractNumId w:val="16"/>
  </w:num>
  <w:num w:numId="6" w16cid:durableId="1970890660">
    <w:abstractNumId w:val="0"/>
  </w:num>
  <w:num w:numId="7" w16cid:durableId="1682472313">
    <w:abstractNumId w:val="12"/>
  </w:num>
  <w:num w:numId="8" w16cid:durableId="862476079">
    <w:abstractNumId w:val="14"/>
  </w:num>
  <w:num w:numId="9" w16cid:durableId="2081904920">
    <w:abstractNumId w:val="2"/>
  </w:num>
  <w:num w:numId="10" w16cid:durableId="1740203025">
    <w:abstractNumId w:val="3"/>
  </w:num>
  <w:num w:numId="11" w16cid:durableId="503007952">
    <w:abstractNumId w:val="6"/>
  </w:num>
  <w:num w:numId="12" w16cid:durableId="19960588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25878011">
    <w:abstractNumId w:val="19"/>
  </w:num>
  <w:num w:numId="14" w16cid:durableId="366759505">
    <w:abstractNumId w:val="1"/>
  </w:num>
  <w:num w:numId="15" w16cid:durableId="1268272884">
    <w:abstractNumId w:val="15"/>
  </w:num>
  <w:num w:numId="16" w16cid:durableId="735054821">
    <w:abstractNumId w:val="7"/>
  </w:num>
  <w:num w:numId="17" w16cid:durableId="1715806195">
    <w:abstractNumId w:val="13"/>
  </w:num>
  <w:num w:numId="18" w16cid:durableId="650252505">
    <w:abstractNumId w:val="9"/>
  </w:num>
  <w:num w:numId="19" w16cid:durableId="770006381">
    <w:abstractNumId w:val="20"/>
  </w:num>
  <w:num w:numId="20" w16cid:durableId="855382683">
    <w:abstractNumId w:val="17"/>
  </w:num>
  <w:num w:numId="21" w16cid:durableId="1356689747">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185"/>
    <w:rsid w:val="0000048A"/>
    <w:rsid w:val="00000F50"/>
    <w:rsid w:val="0000250C"/>
    <w:rsid w:val="00002A9F"/>
    <w:rsid w:val="000034EB"/>
    <w:rsid w:val="00003854"/>
    <w:rsid w:val="00003EA0"/>
    <w:rsid w:val="000044A7"/>
    <w:rsid w:val="000044C6"/>
    <w:rsid w:val="0000478B"/>
    <w:rsid w:val="00005726"/>
    <w:rsid w:val="00005955"/>
    <w:rsid w:val="00006779"/>
    <w:rsid w:val="00006DAF"/>
    <w:rsid w:val="00006F83"/>
    <w:rsid w:val="000076E7"/>
    <w:rsid w:val="00007C2B"/>
    <w:rsid w:val="00007D6C"/>
    <w:rsid w:val="00007E79"/>
    <w:rsid w:val="00010505"/>
    <w:rsid w:val="00010720"/>
    <w:rsid w:val="00010EA1"/>
    <w:rsid w:val="00011BA0"/>
    <w:rsid w:val="00011C91"/>
    <w:rsid w:val="0001266C"/>
    <w:rsid w:val="00013018"/>
    <w:rsid w:val="000131F7"/>
    <w:rsid w:val="00013798"/>
    <w:rsid w:val="000138D1"/>
    <w:rsid w:val="0001448D"/>
    <w:rsid w:val="0001618E"/>
    <w:rsid w:val="0001623C"/>
    <w:rsid w:val="000163AF"/>
    <w:rsid w:val="0001675E"/>
    <w:rsid w:val="00017020"/>
    <w:rsid w:val="00017205"/>
    <w:rsid w:val="00017281"/>
    <w:rsid w:val="000172F8"/>
    <w:rsid w:val="00017477"/>
    <w:rsid w:val="00017780"/>
    <w:rsid w:val="00017DFF"/>
    <w:rsid w:val="00017E44"/>
    <w:rsid w:val="00020F18"/>
    <w:rsid w:val="00021006"/>
    <w:rsid w:val="00021AC5"/>
    <w:rsid w:val="00021EAC"/>
    <w:rsid w:val="0002213F"/>
    <w:rsid w:val="0002226D"/>
    <w:rsid w:val="00023ABE"/>
    <w:rsid w:val="00024242"/>
    <w:rsid w:val="00024288"/>
    <w:rsid w:val="00024C2F"/>
    <w:rsid w:val="00024CC0"/>
    <w:rsid w:val="000259F2"/>
    <w:rsid w:val="00025EA0"/>
    <w:rsid w:val="0002622E"/>
    <w:rsid w:val="000265C0"/>
    <w:rsid w:val="00026FE4"/>
    <w:rsid w:val="000270A3"/>
    <w:rsid w:val="00027A0F"/>
    <w:rsid w:val="00027D0E"/>
    <w:rsid w:val="0003016D"/>
    <w:rsid w:val="0003033F"/>
    <w:rsid w:val="000312BC"/>
    <w:rsid w:val="00031661"/>
    <w:rsid w:val="000318F7"/>
    <w:rsid w:val="00031A32"/>
    <w:rsid w:val="00031A33"/>
    <w:rsid w:val="00032904"/>
    <w:rsid w:val="00032F29"/>
    <w:rsid w:val="0003469A"/>
    <w:rsid w:val="00034A7A"/>
    <w:rsid w:val="00034EDC"/>
    <w:rsid w:val="00035328"/>
    <w:rsid w:val="00036532"/>
    <w:rsid w:val="000365EF"/>
    <w:rsid w:val="00036A03"/>
    <w:rsid w:val="0003717F"/>
    <w:rsid w:val="00037238"/>
    <w:rsid w:val="00037FFE"/>
    <w:rsid w:val="00040CB7"/>
    <w:rsid w:val="00040D02"/>
    <w:rsid w:val="000417AC"/>
    <w:rsid w:val="000419F7"/>
    <w:rsid w:val="00041F3E"/>
    <w:rsid w:val="00041FE7"/>
    <w:rsid w:val="000425AB"/>
    <w:rsid w:val="00043634"/>
    <w:rsid w:val="0004364C"/>
    <w:rsid w:val="00044FE4"/>
    <w:rsid w:val="0004501C"/>
    <w:rsid w:val="0004507F"/>
    <w:rsid w:val="000451DF"/>
    <w:rsid w:val="000456C9"/>
    <w:rsid w:val="00046554"/>
    <w:rsid w:val="00046C13"/>
    <w:rsid w:val="00046DF9"/>
    <w:rsid w:val="00047242"/>
    <w:rsid w:val="0004731C"/>
    <w:rsid w:val="00047334"/>
    <w:rsid w:val="0004739B"/>
    <w:rsid w:val="00047ED3"/>
    <w:rsid w:val="000506F7"/>
    <w:rsid w:val="00050AA6"/>
    <w:rsid w:val="00051316"/>
    <w:rsid w:val="000519EB"/>
    <w:rsid w:val="00051E35"/>
    <w:rsid w:val="00052106"/>
    <w:rsid w:val="00052177"/>
    <w:rsid w:val="0005228F"/>
    <w:rsid w:val="00052EF0"/>
    <w:rsid w:val="00054073"/>
    <w:rsid w:val="00054B77"/>
    <w:rsid w:val="000550C0"/>
    <w:rsid w:val="00055BF5"/>
    <w:rsid w:val="00055D0C"/>
    <w:rsid w:val="0005641D"/>
    <w:rsid w:val="000567EE"/>
    <w:rsid w:val="00057434"/>
    <w:rsid w:val="000576B4"/>
    <w:rsid w:val="000579DE"/>
    <w:rsid w:val="000607A7"/>
    <w:rsid w:val="000609FA"/>
    <w:rsid w:val="00060B1A"/>
    <w:rsid w:val="00061383"/>
    <w:rsid w:val="00061A6D"/>
    <w:rsid w:val="00061DF5"/>
    <w:rsid w:val="00063D3C"/>
    <w:rsid w:val="00064C1C"/>
    <w:rsid w:val="000650C7"/>
    <w:rsid w:val="00065209"/>
    <w:rsid w:val="0006523E"/>
    <w:rsid w:val="00065DF5"/>
    <w:rsid w:val="000667DF"/>
    <w:rsid w:val="000667F2"/>
    <w:rsid w:val="00066FA6"/>
    <w:rsid w:val="00070166"/>
    <w:rsid w:val="000702B2"/>
    <w:rsid w:val="000707D0"/>
    <w:rsid w:val="0007128B"/>
    <w:rsid w:val="0007136C"/>
    <w:rsid w:val="000719BE"/>
    <w:rsid w:val="00072194"/>
    <w:rsid w:val="0007242A"/>
    <w:rsid w:val="00073740"/>
    <w:rsid w:val="000739F3"/>
    <w:rsid w:val="00074C73"/>
    <w:rsid w:val="00074C82"/>
    <w:rsid w:val="00074D5A"/>
    <w:rsid w:val="00075A47"/>
    <w:rsid w:val="00075A77"/>
    <w:rsid w:val="00075AC0"/>
    <w:rsid w:val="00075C54"/>
    <w:rsid w:val="00075DCF"/>
    <w:rsid w:val="00075E48"/>
    <w:rsid w:val="00076750"/>
    <w:rsid w:val="00077021"/>
    <w:rsid w:val="00077512"/>
    <w:rsid w:val="00077CA6"/>
    <w:rsid w:val="000801DF"/>
    <w:rsid w:val="00080F91"/>
    <w:rsid w:val="000817A1"/>
    <w:rsid w:val="00081A5E"/>
    <w:rsid w:val="00081A71"/>
    <w:rsid w:val="00082006"/>
    <w:rsid w:val="0008263F"/>
    <w:rsid w:val="00083469"/>
    <w:rsid w:val="000842C2"/>
    <w:rsid w:val="00084D38"/>
    <w:rsid w:val="00084EBC"/>
    <w:rsid w:val="00085263"/>
    <w:rsid w:val="00085567"/>
    <w:rsid w:val="000856CA"/>
    <w:rsid w:val="00085B98"/>
    <w:rsid w:val="00085DCC"/>
    <w:rsid w:val="000861BB"/>
    <w:rsid w:val="0008666A"/>
    <w:rsid w:val="00087006"/>
    <w:rsid w:val="0008734F"/>
    <w:rsid w:val="00087675"/>
    <w:rsid w:val="00087CBE"/>
    <w:rsid w:val="00087CE3"/>
    <w:rsid w:val="00087D0F"/>
    <w:rsid w:val="0009086E"/>
    <w:rsid w:val="00091BEC"/>
    <w:rsid w:val="0009234A"/>
    <w:rsid w:val="00092BC2"/>
    <w:rsid w:val="000937A7"/>
    <w:rsid w:val="0009409E"/>
    <w:rsid w:val="000941B4"/>
    <w:rsid w:val="00094674"/>
    <w:rsid w:val="000948A7"/>
    <w:rsid w:val="00095660"/>
    <w:rsid w:val="000957BF"/>
    <w:rsid w:val="00096447"/>
    <w:rsid w:val="00096631"/>
    <w:rsid w:val="00096B5C"/>
    <w:rsid w:val="00096FCC"/>
    <w:rsid w:val="00097287"/>
    <w:rsid w:val="0009741E"/>
    <w:rsid w:val="000A04BA"/>
    <w:rsid w:val="000A05F0"/>
    <w:rsid w:val="000A07E5"/>
    <w:rsid w:val="000A0D4B"/>
    <w:rsid w:val="000A16F2"/>
    <w:rsid w:val="000A1A03"/>
    <w:rsid w:val="000A21D4"/>
    <w:rsid w:val="000A22E4"/>
    <w:rsid w:val="000A2878"/>
    <w:rsid w:val="000A28AC"/>
    <w:rsid w:val="000A34F8"/>
    <w:rsid w:val="000A446B"/>
    <w:rsid w:val="000A46C8"/>
    <w:rsid w:val="000A4F89"/>
    <w:rsid w:val="000A50ED"/>
    <w:rsid w:val="000A52F2"/>
    <w:rsid w:val="000A64B4"/>
    <w:rsid w:val="000A655A"/>
    <w:rsid w:val="000A6736"/>
    <w:rsid w:val="000A67D3"/>
    <w:rsid w:val="000A6D66"/>
    <w:rsid w:val="000A6F34"/>
    <w:rsid w:val="000A75E6"/>
    <w:rsid w:val="000A79A9"/>
    <w:rsid w:val="000A7A91"/>
    <w:rsid w:val="000A7D00"/>
    <w:rsid w:val="000A7E90"/>
    <w:rsid w:val="000B10CC"/>
    <w:rsid w:val="000B1518"/>
    <w:rsid w:val="000B1587"/>
    <w:rsid w:val="000B1BD1"/>
    <w:rsid w:val="000B22A3"/>
    <w:rsid w:val="000B2C28"/>
    <w:rsid w:val="000B2C6F"/>
    <w:rsid w:val="000B2FDD"/>
    <w:rsid w:val="000B30B5"/>
    <w:rsid w:val="000B4741"/>
    <w:rsid w:val="000B5BFE"/>
    <w:rsid w:val="000B5C67"/>
    <w:rsid w:val="000B7075"/>
    <w:rsid w:val="000B77BA"/>
    <w:rsid w:val="000B7B6B"/>
    <w:rsid w:val="000B7DB3"/>
    <w:rsid w:val="000C081E"/>
    <w:rsid w:val="000C0BCA"/>
    <w:rsid w:val="000C1282"/>
    <w:rsid w:val="000C1459"/>
    <w:rsid w:val="000C1701"/>
    <w:rsid w:val="000C1AAE"/>
    <w:rsid w:val="000C2DBC"/>
    <w:rsid w:val="000C2DF7"/>
    <w:rsid w:val="000C344D"/>
    <w:rsid w:val="000C41A0"/>
    <w:rsid w:val="000C4460"/>
    <w:rsid w:val="000C4D03"/>
    <w:rsid w:val="000C5195"/>
    <w:rsid w:val="000C5395"/>
    <w:rsid w:val="000C59DE"/>
    <w:rsid w:val="000C5BCA"/>
    <w:rsid w:val="000C5D20"/>
    <w:rsid w:val="000C5E6F"/>
    <w:rsid w:val="000C64D1"/>
    <w:rsid w:val="000C6B57"/>
    <w:rsid w:val="000C7146"/>
    <w:rsid w:val="000C7695"/>
    <w:rsid w:val="000D0D2D"/>
    <w:rsid w:val="000D0E5B"/>
    <w:rsid w:val="000D198D"/>
    <w:rsid w:val="000D1DCC"/>
    <w:rsid w:val="000D255A"/>
    <w:rsid w:val="000D2D7D"/>
    <w:rsid w:val="000D2E45"/>
    <w:rsid w:val="000D32CA"/>
    <w:rsid w:val="000D3D4D"/>
    <w:rsid w:val="000D412C"/>
    <w:rsid w:val="000D43AE"/>
    <w:rsid w:val="000D4ADB"/>
    <w:rsid w:val="000D5963"/>
    <w:rsid w:val="000D61AB"/>
    <w:rsid w:val="000D6591"/>
    <w:rsid w:val="000D6A05"/>
    <w:rsid w:val="000D6DFE"/>
    <w:rsid w:val="000E042A"/>
    <w:rsid w:val="000E0837"/>
    <w:rsid w:val="000E0DE9"/>
    <w:rsid w:val="000E0E4E"/>
    <w:rsid w:val="000E11FB"/>
    <w:rsid w:val="000E1411"/>
    <w:rsid w:val="000E2CCE"/>
    <w:rsid w:val="000E4004"/>
    <w:rsid w:val="000E510A"/>
    <w:rsid w:val="000E599E"/>
    <w:rsid w:val="000E62FA"/>
    <w:rsid w:val="000E63B7"/>
    <w:rsid w:val="000E6410"/>
    <w:rsid w:val="000E6709"/>
    <w:rsid w:val="000E6A85"/>
    <w:rsid w:val="000E6E30"/>
    <w:rsid w:val="000E6EC4"/>
    <w:rsid w:val="000E7415"/>
    <w:rsid w:val="000E77D8"/>
    <w:rsid w:val="000E796D"/>
    <w:rsid w:val="000E7B38"/>
    <w:rsid w:val="000F0654"/>
    <w:rsid w:val="000F1072"/>
    <w:rsid w:val="000F1522"/>
    <w:rsid w:val="000F1528"/>
    <w:rsid w:val="000F1F44"/>
    <w:rsid w:val="000F2CA2"/>
    <w:rsid w:val="000F322B"/>
    <w:rsid w:val="000F3900"/>
    <w:rsid w:val="000F3FFA"/>
    <w:rsid w:val="000F42A6"/>
    <w:rsid w:val="000F4356"/>
    <w:rsid w:val="000F4F07"/>
    <w:rsid w:val="000F5264"/>
    <w:rsid w:val="000F544D"/>
    <w:rsid w:val="000F5866"/>
    <w:rsid w:val="000F6734"/>
    <w:rsid w:val="000F69E8"/>
    <w:rsid w:val="000F6BE6"/>
    <w:rsid w:val="000F6BFC"/>
    <w:rsid w:val="000F6CAB"/>
    <w:rsid w:val="000F7244"/>
    <w:rsid w:val="000F776A"/>
    <w:rsid w:val="000F7A8F"/>
    <w:rsid w:val="000F7FBC"/>
    <w:rsid w:val="0010008D"/>
    <w:rsid w:val="001009E7"/>
    <w:rsid w:val="00100BDD"/>
    <w:rsid w:val="00100D15"/>
    <w:rsid w:val="00100DC0"/>
    <w:rsid w:val="00101042"/>
    <w:rsid w:val="0010145D"/>
    <w:rsid w:val="0010147F"/>
    <w:rsid w:val="001015BF"/>
    <w:rsid w:val="001027F3"/>
    <w:rsid w:val="00102A87"/>
    <w:rsid w:val="0010370F"/>
    <w:rsid w:val="00103A02"/>
    <w:rsid w:val="00104636"/>
    <w:rsid w:val="00104AE3"/>
    <w:rsid w:val="00104C25"/>
    <w:rsid w:val="00105877"/>
    <w:rsid w:val="00105B59"/>
    <w:rsid w:val="00106DED"/>
    <w:rsid w:val="0010706D"/>
    <w:rsid w:val="001072E0"/>
    <w:rsid w:val="00107726"/>
    <w:rsid w:val="001078EB"/>
    <w:rsid w:val="001101F6"/>
    <w:rsid w:val="0011123E"/>
    <w:rsid w:val="001114DC"/>
    <w:rsid w:val="0011276D"/>
    <w:rsid w:val="00112F9A"/>
    <w:rsid w:val="001132A4"/>
    <w:rsid w:val="00113A16"/>
    <w:rsid w:val="001140EE"/>
    <w:rsid w:val="0011412D"/>
    <w:rsid w:val="0011430E"/>
    <w:rsid w:val="001144AB"/>
    <w:rsid w:val="001145C4"/>
    <w:rsid w:val="00114654"/>
    <w:rsid w:val="001152FD"/>
    <w:rsid w:val="00115826"/>
    <w:rsid w:val="001165D8"/>
    <w:rsid w:val="00116797"/>
    <w:rsid w:val="001169EF"/>
    <w:rsid w:val="00116A55"/>
    <w:rsid w:val="00116B1B"/>
    <w:rsid w:val="00116E4D"/>
    <w:rsid w:val="00116EAB"/>
    <w:rsid w:val="001170E2"/>
    <w:rsid w:val="0011791E"/>
    <w:rsid w:val="0011797B"/>
    <w:rsid w:val="001179AB"/>
    <w:rsid w:val="00117B48"/>
    <w:rsid w:val="00117DCF"/>
    <w:rsid w:val="00120404"/>
    <w:rsid w:val="0012095E"/>
    <w:rsid w:val="00121CA5"/>
    <w:rsid w:val="00121FE0"/>
    <w:rsid w:val="001220E5"/>
    <w:rsid w:val="001225B0"/>
    <w:rsid w:val="001225BB"/>
    <w:rsid w:val="001239B7"/>
    <w:rsid w:val="00123AF2"/>
    <w:rsid w:val="00125A35"/>
    <w:rsid w:val="00126343"/>
    <w:rsid w:val="001268F9"/>
    <w:rsid w:val="001274FD"/>
    <w:rsid w:val="00127B2B"/>
    <w:rsid w:val="00127E2D"/>
    <w:rsid w:val="0013004B"/>
    <w:rsid w:val="001300D1"/>
    <w:rsid w:val="001302DA"/>
    <w:rsid w:val="00130ABB"/>
    <w:rsid w:val="001313C7"/>
    <w:rsid w:val="00131614"/>
    <w:rsid w:val="0013175D"/>
    <w:rsid w:val="00131B46"/>
    <w:rsid w:val="00131CA4"/>
    <w:rsid w:val="00132636"/>
    <w:rsid w:val="00132708"/>
    <w:rsid w:val="00132E51"/>
    <w:rsid w:val="00133781"/>
    <w:rsid w:val="00133AA9"/>
    <w:rsid w:val="00133EE7"/>
    <w:rsid w:val="00133F6A"/>
    <w:rsid w:val="00134B76"/>
    <w:rsid w:val="001350D7"/>
    <w:rsid w:val="0013513E"/>
    <w:rsid w:val="001351C9"/>
    <w:rsid w:val="001354C8"/>
    <w:rsid w:val="0013591B"/>
    <w:rsid w:val="00135923"/>
    <w:rsid w:val="00135BF6"/>
    <w:rsid w:val="00135FB6"/>
    <w:rsid w:val="00136F45"/>
    <w:rsid w:val="0013797C"/>
    <w:rsid w:val="00137DA0"/>
    <w:rsid w:val="00137DBC"/>
    <w:rsid w:val="001418C2"/>
    <w:rsid w:val="00141AE6"/>
    <w:rsid w:val="00141FFE"/>
    <w:rsid w:val="001427FF"/>
    <w:rsid w:val="001433DB"/>
    <w:rsid w:val="0014362C"/>
    <w:rsid w:val="0014483E"/>
    <w:rsid w:val="00144E96"/>
    <w:rsid w:val="001450B6"/>
    <w:rsid w:val="0014672B"/>
    <w:rsid w:val="001469DA"/>
    <w:rsid w:val="00147D1D"/>
    <w:rsid w:val="001503BD"/>
    <w:rsid w:val="0015064A"/>
    <w:rsid w:val="00150908"/>
    <w:rsid w:val="00150A1D"/>
    <w:rsid w:val="00151004"/>
    <w:rsid w:val="00151083"/>
    <w:rsid w:val="001528B7"/>
    <w:rsid w:val="00152C2D"/>
    <w:rsid w:val="00152FED"/>
    <w:rsid w:val="00153E1D"/>
    <w:rsid w:val="001553DB"/>
    <w:rsid w:val="00155543"/>
    <w:rsid w:val="001559F4"/>
    <w:rsid w:val="00155B06"/>
    <w:rsid w:val="00156F73"/>
    <w:rsid w:val="00157CE4"/>
    <w:rsid w:val="00160929"/>
    <w:rsid w:val="00161368"/>
    <w:rsid w:val="00161671"/>
    <w:rsid w:val="00161EC4"/>
    <w:rsid w:val="0016297A"/>
    <w:rsid w:val="00162C48"/>
    <w:rsid w:val="001632D0"/>
    <w:rsid w:val="001639CF"/>
    <w:rsid w:val="00163D50"/>
    <w:rsid w:val="00165E14"/>
    <w:rsid w:val="0016607E"/>
    <w:rsid w:val="00167139"/>
    <w:rsid w:val="00167775"/>
    <w:rsid w:val="00170095"/>
    <w:rsid w:val="00170320"/>
    <w:rsid w:val="001719B7"/>
    <w:rsid w:val="00171B0A"/>
    <w:rsid w:val="00171DC1"/>
    <w:rsid w:val="001724D0"/>
    <w:rsid w:val="00172574"/>
    <w:rsid w:val="00172729"/>
    <w:rsid w:val="00172AE2"/>
    <w:rsid w:val="00172B1C"/>
    <w:rsid w:val="00172DDD"/>
    <w:rsid w:val="00172F55"/>
    <w:rsid w:val="001745DF"/>
    <w:rsid w:val="001745F8"/>
    <w:rsid w:val="001749BA"/>
    <w:rsid w:val="00174BCA"/>
    <w:rsid w:val="00175036"/>
    <w:rsid w:val="00175128"/>
    <w:rsid w:val="00175945"/>
    <w:rsid w:val="00176267"/>
    <w:rsid w:val="00177DD5"/>
    <w:rsid w:val="00177EA7"/>
    <w:rsid w:val="00180052"/>
    <w:rsid w:val="001801DC"/>
    <w:rsid w:val="00180711"/>
    <w:rsid w:val="001808E0"/>
    <w:rsid w:val="0018094C"/>
    <w:rsid w:val="00180AF5"/>
    <w:rsid w:val="001811FD"/>
    <w:rsid w:val="00181560"/>
    <w:rsid w:val="0018156A"/>
    <w:rsid w:val="00181FF0"/>
    <w:rsid w:val="001822B9"/>
    <w:rsid w:val="001827AC"/>
    <w:rsid w:val="001836DA"/>
    <w:rsid w:val="00183715"/>
    <w:rsid w:val="00183A27"/>
    <w:rsid w:val="00184DF0"/>
    <w:rsid w:val="00185966"/>
    <w:rsid w:val="00185B64"/>
    <w:rsid w:val="00185E25"/>
    <w:rsid w:val="0018604A"/>
    <w:rsid w:val="00186859"/>
    <w:rsid w:val="00186FA5"/>
    <w:rsid w:val="00187050"/>
    <w:rsid w:val="0018767F"/>
    <w:rsid w:val="001878CE"/>
    <w:rsid w:val="00187DE3"/>
    <w:rsid w:val="0019084F"/>
    <w:rsid w:val="0019092A"/>
    <w:rsid w:val="00191117"/>
    <w:rsid w:val="001915AF"/>
    <w:rsid w:val="0019177D"/>
    <w:rsid w:val="00191863"/>
    <w:rsid w:val="00191B1F"/>
    <w:rsid w:val="00192087"/>
    <w:rsid w:val="001923AE"/>
    <w:rsid w:val="001926D5"/>
    <w:rsid w:val="00192982"/>
    <w:rsid w:val="00193283"/>
    <w:rsid w:val="00193836"/>
    <w:rsid w:val="00194730"/>
    <w:rsid w:val="00194F80"/>
    <w:rsid w:val="00195027"/>
    <w:rsid w:val="0019530F"/>
    <w:rsid w:val="001959EB"/>
    <w:rsid w:val="0019657E"/>
    <w:rsid w:val="001969F8"/>
    <w:rsid w:val="00196AD0"/>
    <w:rsid w:val="00196B02"/>
    <w:rsid w:val="00196B14"/>
    <w:rsid w:val="00197DD1"/>
    <w:rsid w:val="001A0D82"/>
    <w:rsid w:val="001A1628"/>
    <w:rsid w:val="001A2547"/>
    <w:rsid w:val="001A2A2F"/>
    <w:rsid w:val="001A2BD9"/>
    <w:rsid w:val="001A2FD1"/>
    <w:rsid w:val="001A3554"/>
    <w:rsid w:val="001A3601"/>
    <w:rsid w:val="001A3E03"/>
    <w:rsid w:val="001A3FBF"/>
    <w:rsid w:val="001A42DD"/>
    <w:rsid w:val="001A440E"/>
    <w:rsid w:val="001A5234"/>
    <w:rsid w:val="001A552B"/>
    <w:rsid w:val="001A5EDD"/>
    <w:rsid w:val="001A62B2"/>
    <w:rsid w:val="001A6FDD"/>
    <w:rsid w:val="001A6FEB"/>
    <w:rsid w:val="001A7404"/>
    <w:rsid w:val="001A75E1"/>
    <w:rsid w:val="001B030D"/>
    <w:rsid w:val="001B113D"/>
    <w:rsid w:val="001B1A4D"/>
    <w:rsid w:val="001B21BA"/>
    <w:rsid w:val="001B2702"/>
    <w:rsid w:val="001B2764"/>
    <w:rsid w:val="001B2C5E"/>
    <w:rsid w:val="001B34B7"/>
    <w:rsid w:val="001B3D4B"/>
    <w:rsid w:val="001B40E8"/>
    <w:rsid w:val="001B44C9"/>
    <w:rsid w:val="001B45DD"/>
    <w:rsid w:val="001B5227"/>
    <w:rsid w:val="001B5ECB"/>
    <w:rsid w:val="001B619E"/>
    <w:rsid w:val="001B6454"/>
    <w:rsid w:val="001B6D4B"/>
    <w:rsid w:val="001B6FBF"/>
    <w:rsid w:val="001B7355"/>
    <w:rsid w:val="001B77E6"/>
    <w:rsid w:val="001B7B1A"/>
    <w:rsid w:val="001C0B8E"/>
    <w:rsid w:val="001C0D82"/>
    <w:rsid w:val="001C0E45"/>
    <w:rsid w:val="001C15EE"/>
    <w:rsid w:val="001C1D92"/>
    <w:rsid w:val="001C41FC"/>
    <w:rsid w:val="001C4538"/>
    <w:rsid w:val="001C45B6"/>
    <w:rsid w:val="001C49FC"/>
    <w:rsid w:val="001C4FF9"/>
    <w:rsid w:val="001C51EF"/>
    <w:rsid w:val="001C580E"/>
    <w:rsid w:val="001C60FA"/>
    <w:rsid w:val="001C62FB"/>
    <w:rsid w:val="001C6CA4"/>
    <w:rsid w:val="001C7764"/>
    <w:rsid w:val="001C7AD8"/>
    <w:rsid w:val="001C7CBD"/>
    <w:rsid w:val="001C7D02"/>
    <w:rsid w:val="001D07DE"/>
    <w:rsid w:val="001D08E9"/>
    <w:rsid w:val="001D0A2E"/>
    <w:rsid w:val="001D1B02"/>
    <w:rsid w:val="001D1E37"/>
    <w:rsid w:val="001D2871"/>
    <w:rsid w:val="001D2D2B"/>
    <w:rsid w:val="001D307B"/>
    <w:rsid w:val="001D309B"/>
    <w:rsid w:val="001D3329"/>
    <w:rsid w:val="001D3637"/>
    <w:rsid w:val="001D3C4B"/>
    <w:rsid w:val="001D3DD3"/>
    <w:rsid w:val="001D42D6"/>
    <w:rsid w:val="001D4901"/>
    <w:rsid w:val="001D4B08"/>
    <w:rsid w:val="001D51C5"/>
    <w:rsid w:val="001D59EC"/>
    <w:rsid w:val="001D5D20"/>
    <w:rsid w:val="001D694D"/>
    <w:rsid w:val="001D6C9E"/>
    <w:rsid w:val="001D7934"/>
    <w:rsid w:val="001D7BA7"/>
    <w:rsid w:val="001D7DC0"/>
    <w:rsid w:val="001E0863"/>
    <w:rsid w:val="001E163A"/>
    <w:rsid w:val="001E1D06"/>
    <w:rsid w:val="001E2086"/>
    <w:rsid w:val="001E269A"/>
    <w:rsid w:val="001E29B9"/>
    <w:rsid w:val="001E3B2A"/>
    <w:rsid w:val="001E452A"/>
    <w:rsid w:val="001E4AE4"/>
    <w:rsid w:val="001E5025"/>
    <w:rsid w:val="001E5089"/>
    <w:rsid w:val="001E55B9"/>
    <w:rsid w:val="001E57CA"/>
    <w:rsid w:val="001E5FDE"/>
    <w:rsid w:val="001E603E"/>
    <w:rsid w:val="001E6A31"/>
    <w:rsid w:val="001E6BBD"/>
    <w:rsid w:val="001E7123"/>
    <w:rsid w:val="001E7F7B"/>
    <w:rsid w:val="001F152C"/>
    <w:rsid w:val="001F1AC9"/>
    <w:rsid w:val="001F207F"/>
    <w:rsid w:val="001F220B"/>
    <w:rsid w:val="001F2667"/>
    <w:rsid w:val="001F2E53"/>
    <w:rsid w:val="001F367A"/>
    <w:rsid w:val="001F3D3A"/>
    <w:rsid w:val="001F3D45"/>
    <w:rsid w:val="001F4600"/>
    <w:rsid w:val="001F4856"/>
    <w:rsid w:val="001F4BE5"/>
    <w:rsid w:val="001F5973"/>
    <w:rsid w:val="001F6A68"/>
    <w:rsid w:val="001F6BDD"/>
    <w:rsid w:val="001F70A6"/>
    <w:rsid w:val="001F70AD"/>
    <w:rsid w:val="001F713B"/>
    <w:rsid w:val="00200492"/>
    <w:rsid w:val="00200699"/>
    <w:rsid w:val="00200A6E"/>
    <w:rsid w:val="00201254"/>
    <w:rsid w:val="00201AC3"/>
    <w:rsid w:val="002022AB"/>
    <w:rsid w:val="00203457"/>
    <w:rsid w:val="00203795"/>
    <w:rsid w:val="002037D7"/>
    <w:rsid w:val="0020470D"/>
    <w:rsid w:val="0020479D"/>
    <w:rsid w:val="00204831"/>
    <w:rsid w:val="00204E19"/>
    <w:rsid w:val="00205108"/>
    <w:rsid w:val="00205543"/>
    <w:rsid w:val="00205A5A"/>
    <w:rsid w:val="00205DFD"/>
    <w:rsid w:val="00205E4D"/>
    <w:rsid w:val="0020681A"/>
    <w:rsid w:val="00206B6E"/>
    <w:rsid w:val="00206E8E"/>
    <w:rsid w:val="00207163"/>
    <w:rsid w:val="00207C70"/>
    <w:rsid w:val="00207DE0"/>
    <w:rsid w:val="002102C5"/>
    <w:rsid w:val="00210427"/>
    <w:rsid w:val="00210603"/>
    <w:rsid w:val="00210ABC"/>
    <w:rsid w:val="00211A8A"/>
    <w:rsid w:val="00212454"/>
    <w:rsid w:val="00212A71"/>
    <w:rsid w:val="00212C60"/>
    <w:rsid w:val="00212E62"/>
    <w:rsid w:val="0021359F"/>
    <w:rsid w:val="00213DCD"/>
    <w:rsid w:val="002141D1"/>
    <w:rsid w:val="00214435"/>
    <w:rsid w:val="00214973"/>
    <w:rsid w:val="00214B81"/>
    <w:rsid w:val="00214F94"/>
    <w:rsid w:val="00215732"/>
    <w:rsid w:val="0021614B"/>
    <w:rsid w:val="00216349"/>
    <w:rsid w:val="00216A7D"/>
    <w:rsid w:val="00217458"/>
    <w:rsid w:val="00217622"/>
    <w:rsid w:val="00217CC3"/>
    <w:rsid w:val="00217F73"/>
    <w:rsid w:val="002207C8"/>
    <w:rsid w:val="00220C34"/>
    <w:rsid w:val="002222A2"/>
    <w:rsid w:val="00222C42"/>
    <w:rsid w:val="00222C69"/>
    <w:rsid w:val="00222D99"/>
    <w:rsid w:val="00222F76"/>
    <w:rsid w:val="00223D14"/>
    <w:rsid w:val="00224301"/>
    <w:rsid w:val="00224341"/>
    <w:rsid w:val="002250E4"/>
    <w:rsid w:val="002252A3"/>
    <w:rsid w:val="00225978"/>
    <w:rsid w:val="00225B00"/>
    <w:rsid w:val="002266E3"/>
    <w:rsid w:val="00226B70"/>
    <w:rsid w:val="002300FE"/>
    <w:rsid w:val="0023116A"/>
    <w:rsid w:val="00231673"/>
    <w:rsid w:val="002327DE"/>
    <w:rsid w:val="002327E3"/>
    <w:rsid w:val="00232C70"/>
    <w:rsid w:val="00232E74"/>
    <w:rsid w:val="00233157"/>
    <w:rsid w:val="00235A42"/>
    <w:rsid w:val="00235B18"/>
    <w:rsid w:val="00235EFB"/>
    <w:rsid w:val="00235F65"/>
    <w:rsid w:val="002361EC"/>
    <w:rsid w:val="002362A9"/>
    <w:rsid w:val="00237219"/>
    <w:rsid w:val="00237784"/>
    <w:rsid w:val="00240637"/>
    <w:rsid w:val="0024176D"/>
    <w:rsid w:val="00241CDB"/>
    <w:rsid w:val="00241F87"/>
    <w:rsid w:val="0024219A"/>
    <w:rsid w:val="00242338"/>
    <w:rsid w:val="002426E2"/>
    <w:rsid w:val="002428BF"/>
    <w:rsid w:val="00242DB6"/>
    <w:rsid w:val="002439F3"/>
    <w:rsid w:val="002444A5"/>
    <w:rsid w:val="00244630"/>
    <w:rsid w:val="00244B65"/>
    <w:rsid w:val="00244DB4"/>
    <w:rsid w:val="00245E6D"/>
    <w:rsid w:val="00246AAA"/>
    <w:rsid w:val="00246C7B"/>
    <w:rsid w:val="00247707"/>
    <w:rsid w:val="00247719"/>
    <w:rsid w:val="00247B34"/>
    <w:rsid w:val="002505DC"/>
    <w:rsid w:val="0025087A"/>
    <w:rsid w:val="00250AC2"/>
    <w:rsid w:val="00251172"/>
    <w:rsid w:val="002517F2"/>
    <w:rsid w:val="00252381"/>
    <w:rsid w:val="002525B1"/>
    <w:rsid w:val="00252AB0"/>
    <w:rsid w:val="00252D96"/>
    <w:rsid w:val="00254763"/>
    <w:rsid w:val="00254F46"/>
    <w:rsid w:val="0025510C"/>
    <w:rsid w:val="002557FD"/>
    <w:rsid w:val="00255B2A"/>
    <w:rsid w:val="00255BEC"/>
    <w:rsid w:val="00255DAE"/>
    <w:rsid w:val="002565C6"/>
    <w:rsid w:val="0025686E"/>
    <w:rsid w:val="00256BCF"/>
    <w:rsid w:val="00256DFB"/>
    <w:rsid w:val="00256E20"/>
    <w:rsid w:val="0025721C"/>
    <w:rsid w:val="00257798"/>
    <w:rsid w:val="00257B24"/>
    <w:rsid w:val="00257B43"/>
    <w:rsid w:val="00257B70"/>
    <w:rsid w:val="00257DF3"/>
    <w:rsid w:val="00257E63"/>
    <w:rsid w:val="002600C7"/>
    <w:rsid w:val="00260C31"/>
    <w:rsid w:val="00261126"/>
    <w:rsid w:val="0026114B"/>
    <w:rsid w:val="0026125D"/>
    <w:rsid w:val="00261726"/>
    <w:rsid w:val="00261BC2"/>
    <w:rsid w:val="00261F2C"/>
    <w:rsid w:val="002628BC"/>
    <w:rsid w:val="002629D8"/>
    <w:rsid w:val="0026308B"/>
    <w:rsid w:val="002632B2"/>
    <w:rsid w:val="00263CF9"/>
    <w:rsid w:val="00264D49"/>
    <w:rsid w:val="00265D52"/>
    <w:rsid w:val="00265EE7"/>
    <w:rsid w:val="00266C77"/>
    <w:rsid w:val="002672B1"/>
    <w:rsid w:val="00267B8D"/>
    <w:rsid w:val="00267C59"/>
    <w:rsid w:val="00267CDD"/>
    <w:rsid w:val="00267DDB"/>
    <w:rsid w:val="002701B5"/>
    <w:rsid w:val="002707C2"/>
    <w:rsid w:val="00271FA9"/>
    <w:rsid w:val="00272035"/>
    <w:rsid w:val="0027254C"/>
    <w:rsid w:val="00272D08"/>
    <w:rsid w:val="0027317C"/>
    <w:rsid w:val="00273390"/>
    <w:rsid w:val="002734E9"/>
    <w:rsid w:val="002741E1"/>
    <w:rsid w:val="00274A69"/>
    <w:rsid w:val="00274F10"/>
    <w:rsid w:val="00275189"/>
    <w:rsid w:val="0027707A"/>
    <w:rsid w:val="00277965"/>
    <w:rsid w:val="0028067B"/>
    <w:rsid w:val="002809AE"/>
    <w:rsid w:val="00280AB4"/>
    <w:rsid w:val="00280F02"/>
    <w:rsid w:val="00281361"/>
    <w:rsid w:val="002817C1"/>
    <w:rsid w:val="002817DC"/>
    <w:rsid w:val="00282C74"/>
    <w:rsid w:val="00283A27"/>
    <w:rsid w:val="00283B1F"/>
    <w:rsid w:val="00284231"/>
    <w:rsid w:val="00284C97"/>
    <w:rsid w:val="00285291"/>
    <w:rsid w:val="0028546F"/>
    <w:rsid w:val="002860B2"/>
    <w:rsid w:val="00286E56"/>
    <w:rsid w:val="0028708E"/>
    <w:rsid w:val="002876C1"/>
    <w:rsid w:val="00287707"/>
    <w:rsid w:val="00290DB8"/>
    <w:rsid w:val="00291617"/>
    <w:rsid w:val="002916D5"/>
    <w:rsid w:val="002918DE"/>
    <w:rsid w:val="00291978"/>
    <w:rsid w:val="00292609"/>
    <w:rsid w:val="00292920"/>
    <w:rsid w:val="00292E03"/>
    <w:rsid w:val="00293D1E"/>
    <w:rsid w:val="00293F60"/>
    <w:rsid w:val="002940B2"/>
    <w:rsid w:val="00294579"/>
    <w:rsid w:val="002946D8"/>
    <w:rsid w:val="00294825"/>
    <w:rsid w:val="00295856"/>
    <w:rsid w:val="00295CE7"/>
    <w:rsid w:val="00296334"/>
    <w:rsid w:val="00296612"/>
    <w:rsid w:val="00296D07"/>
    <w:rsid w:val="002A0E0C"/>
    <w:rsid w:val="002A17F4"/>
    <w:rsid w:val="002A1F1F"/>
    <w:rsid w:val="002A22EA"/>
    <w:rsid w:val="002A333E"/>
    <w:rsid w:val="002A344F"/>
    <w:rsid w:val="002A3A84"/>
    <w:rsid w:val="002A3CD9"/>
    <w:rsid w:val="002A3F28"/>
    <w:rsid w:val="002A4168"/>
    <w:rsid w:val="002A441A"/>
    <w:rsid w:val="002A4827"/>
    <w:rsid w:val="002A4AF6"/>
    <w:rsid w:val="002A4E64"/>
    <w:rsid w:val="002A55E7"/>
    <w:rsid w:val="002A56C1"/>
    <w:rsid w:val="002A5A26"/>
    <w:rsid w:val="002A5B26"/>
    <w:rsid w:val="002A5CAF"/>
    <w:rsid w:val="002A6693"/>
    <w:rsid w:val="002A7D3E"/>
    <w:rsid w:val="002A7D9C"/>
    <w:rsid w:val="002B0A96"/>
    <w:rsid w:val="002B0E7F"/>
    <w:rsid w:val="002B0EB9"/>
    <w:rsid w:val="002B16D9"/>
    <w:rsid w:val="002B18F8"/>
    <w:rsid w:val="002B1928"/>
    <w:rsid w:val="002B1D97"/>
    <w:rsid w:val="002B2529"/>
    <w:rsid w:val="002B3318"/>
    <w:rsid w:val="002B3675"/>
    <w:rsid w:val="002B4325"/>
    <w:rsid w:val="002B4F67"/>
    <w:rsid w:val="002B544E"/>
    <w:rsid w:val="002B64BE"/>
    <w:rsid w:val="002B686B"/>
    <w:rsid w:val="002B68F8"/>
    <w:rsid w:val="002B6948"/>
    <w:rsid w:val="002B7AEC"/>
    <w:rsid w:val="002B7DCB"/>
    <w:rsid w:val="002C0434"/>
    <w:rsid w:val="002C08F8"/>
    <w:rsid w:val="002C0AC8"/>
    <w:rsid w:val="002C1B93"/>
    <w:rsid w:val="002C363B"/>
    <w:rsid w:val="002C3DCC"/>
    <w:rsid w:val="002C5689"/>
    <w:rsid w:val="002C5D42"/>
    <w:rsid w:val="002C60E2"/>
    <w:rsid w:val="002C614C"/>
    <w:rsid w:val="002C617C"/>
    <w:rsid w:val="002C62C1"/>
    <w:rsid w:val="002C6626"/>
    <w:rsid w:val="002C69AF"/>
    <w:rsid w:val="002C6FB9"/>
    <w:rsid w:val="002C72BA"/>
    <w:rsid w:val="002C7CED"/>
    <w:rsid w:val="002D158E"/>
    <w:rsid w:val="002D2634"/>
    <w:rsid w:val="002D3367"/>
    <w:rsid w:val="002D337D"/>
    <w:rsid w:val="002D3753"/>
    <w:rsid w:val="002D39B0"/>
    <w:rsid w:val="002D3A47"/>
    <w:rsid w:val="002D45C0"/>
    <w:rsid w:val="002D4B15"/>
    <w:rsid w:val="002D5466"/>
    <w:rsid w:val="002D6BD2"/>
    <w:rsid w:val="002D735B"/>
    <w:rsid w:val="002D7588"/>
    <w:rsid w:val="002D79D1"/>
    <w:rsid w:val="002D7D2A"/>
    <w:rsid w:val="002E00BA"/>
    <w:rsid w:val="002E0197"/>
    <w:rsid w:val="002E2386"/>
    <w:rsid w:val="002E252C"/>
    <w:rsid w:val="002E26DD"/>
    <w:rsid w:val="002E3197"/>
    <w:rsid w:val="002E33AD"/>
    <w:rsid w:val="002E376A"/>
    <w:rsid w:val="002E4223"/>
    <w:rsid w:val="002E5249"/>
    <w:rsid w:val="002E5669"/>
    <w:rsid w:val="002E6326"/>
    <w:rsid w:val="002E6718"/>
    <w:rsid w:val="002E7035"/>
    <w:rsid w:val="002E708A"/>
    <w:rsid w:val="002E7352"/>
    <w:rsid w:val="002F0198"/>
    <w:rsid w:val="002F10D0"/>
    <w:rsid w:val="002F14E3"/>
    <w:rsid w:val="002F1D9F"/>
    <w:rsid w:val="002F2121"/>
    <w:rsid w:val="002F23A4"/>
    <w:rsid w:val="002F32F3"/>
    <w:rsid w:val="002F3C56"/>
    <w:rsid w:val="002F42C6"/>
    <w:rsid w:val="002F4C3D"/>
    <w:rsid w:val="002F70F4"/>
    <w:rsid w:val="002F72DA"/>
    <w:rsid w:val="003001AC"/>
    <w:rsid w:val="00300307"/>
    <w:rsid w:val="0030253F"/>
    <w:rsid w:val="003029E1"/>
    <w:rsid w:val="00303061"/>
    <w:rsid w:val="0030308B"/>
    <w:rsid w:val="00303219"/>
    <w:rsid w:val="00303E33"/>
    <w:rsid w:val="00305A3B"/>
    <w:rsid w:val="00305DE1"/>
    <w:rsid w:val="00306942"/>
    <w:rsid w:val="00306C46"/>
    <w:rsid w:val="00306E8D"/>
    <w:rsid w:val="00306F8C"/>
    <w:rsid w:val="00307B0A"/>
    <w:rsid w:val="00307ED4"/>
    <w:rsid w:val="00310184"/>
    <w:rsid w:val="0031021A"/>
    <w:rsid w:val="00310258"/>
    <w:rsid w:val="003109CF"/>
    <w:rsid w:val="00310D89"/>
    <w:rsid w:val="00310DFD"/>
    <w:rsid w:val="00312004"/>
    <w:rsid w:val="003121AF"/>
    <w:rsid w:val="0031225C"/>
    <w:rsid w:val="00312265"/>
    <w:rsid w:val="00312DDF"/>
    <w:rsid w:val="00312E71"/>
    <w:rsid w:val="003132EF"/>
    <w:rsid w:val="00313358"/>
    <w:rsid w:val="00313549"/>
    <w:rsid w:val="00313585"/>
    <w:rsid w:val="0031372F"/>
    <w:rsid w:val="00313779"/>
    <w:rsid w:val="00313C43"/>
    <w:rsid w:val="003148E6"/>
    <w:rsid w:val="00314CE2"/>
    <w:rsid w:val="00315201"/>
    <w:rsid w:val="00315F0E"/>
    <w:rsid w:val="003160FF"/>
    <w:rsid w:val="00316422"/>
    <w:rsid w:val="00316DCB"/>
    <w:rsid w:val="0031723F"/>
    <w:rsid w:val="00317318"/>
    <w:rsid w:val="0031795B"/>
    <w:rsid w:val="00317A55"/>
    <w:rsid w:val="0032033F"/>
    <w:rsid w:val="0032064B"/>
    <w:rsid w:val="00320ED8"/>
    <w:rsid w:val="00320F4A"/>
    <w:rsid w:val="00321102"/>
    <w:rsid w:val="00321234"/>
    <w:rsid w:val="003213C0"/>
    <w:rsid w:val="00321DD6"/>
    <w:rsid w:val="00321DF8"/>
    <w:rsid w:val="00321E00"/>
    <w:rsid w:val="00322099"/>
    <w:rsid w:val="00322170"/>
    <w:rsid w:val="00322466"/>
    <w:rsid w:val="00322E33"/>
    <w:rsid w:val="00322EF0"/>
    <w:rsid w:val="00322F97"/>
    <w:rsid w:val="0032325C"/>
    <w:rsid w:val="00323654"/>
    <w:rsid w:val="00323704"/>
    <w:rsid w:val="00323DAF"/>
    <w:rsid w:val="00323E10"/>
    <w:rsid w:val="003243DA"/>
    <w:rsid w:val="00324553"/>
    <w:rsid w:val="0032455F"/>
    <w:rsid w:val="00324970"/>
    <w:rsid w:val="00325C3B"/>
    <w:rsid w:val="00325EC4"/>
    <w:rsid w:val="003262B2"/>
    <w:rsid w:val="00326537"/>
    <w:rsid w:val="003270D9"/>
    <w:rsid w:val="003272DA"/>
    <w:rsid w:val="00327AF7"/>
    <w:rsid w:val="00327D0C"/>
    <w:rsid w:val="003303A0"/>
    <w:rsid w:val="0033087A"/>
    <w:rsid w:val="0033102B"/>
    <w:rsid w:val="0033150E"/>
    <w:rsid w:val="00331FDF"/>
    <w:rsid w:val="003324B6"/>
    <w:rsid w:val="00332600"/>
    <w:rsid w:val="0033265A"/>
    <w:rsid w:val="003329FD"/>
    <w:rsid w:val="00332FCF"/>
    <w:rsid w:val="003345CF"/>
    <w:rsid w:val="00334E4A"/>
    <w:rsid w:val="00334E50"/>
    <w:rsid w:val="00334EA3"/>
    <w:rsid w:val="00334FFE"/>
    <w:rsid w:val="00335BD0"/>
    <w:rsid w:val="003360AA"/>
    <w:rsid w:val="0034046A"/>
    <w:rsid w:val="00340489"/>
    <w:rsid w:val="0034073D"/>
    <w:rsid w:val="00340AA2"/>
    <w:rsid w:val="003421FB"/>
    <w:rsid w:val="00342366"/>
    <w:rsid w:val="003423F7"/>
    <w:rsid w:val="003426C2"/>
    <w:rsid w:val="00343288"/>
    <w:rsid w:val="00343477"/>
    <w:rsid w:val="003435E4"/>
    <w:rsid w:val="00343948"/>
    <w:rsid w:val="00343CDD"/>
    <w:rsid w:val="003440C8"/>
    <w:rsid w:val="00344579"/>
    <w:rsid w:val="00344C3D"/>
    <w:rsid w:val="00344C72"/>
    <w:rsid w:val="0034571B"/>
    <w:rsid w:val="00345C93"/>
    <w:rsid w:val="00346C68"/>
    <w:rsid w:val="00346D02"/>
    <w:rsid w:val="00346D0C"/>
    <w:rsid w:val="00346FED"/>
    <w:rsid w:val="003476C0"/>
    <w:rsid w:val="00347A07"/>
    <w:rsid w:val="00350700"/>
    <w:rsid w:val="00350FFB"/>
    <w:rsid w:val="003518D5"/>
    <w:rsid w:val="00351DC8"/>
    <w:rsid w:val="00352078"/>
    <w:rsid w:val="003526EA"/>
    <w:rsid w:val="00352843"/>
    <w:rsid w:val="003529CD"/>
    <w:rsid w:val="00352C3E"/>
    <w:rsid w:val="00352C80"/>
    <w:rsid w:val="00353260"/>
    <w:rsid w:val="003537B7"/>
    <w:rsid w:val="00353880"/>
    <w:rsid w:val="00353A05"/>
    <w:rsid w:val="00355098"/>
    <w:rsid w:val="0035567B"/>
    <w:rsid w:val="00355A26"/>
    <w:rsid w:val="00355B96"/>
    <w:rsid w:val="0035624A"/>
    <w:rsid w:val="0035696C"/>
    <w:rsid w:val="00356AA0"/>
    <w:rsid w:val="00356D09"/>
    <w:rsid w:val="00357784"/>
    <w:rsid w:val="00357A51"/>
    <w:rsid w:val="00357E9D"/>
    <w:rsid w:val="00360125"/>
    <w:rsid w:val="00360142"/>
    <w:rsid w:val="0036057B"/>
    <w:rsid w:val="003606D3"/>
    <w:rsid w:val="00360F37"/>
    <w:rsid w:val="00361C72"/>
    <w:rsid w:val="00362659"/>
    <w:rsid w:val="0036293E"/>
    <w:rsid w:val="00362CF3"/>
    <w:rsid w:val="00362F32"/>
    <w:rsid w:val="00362FC8"/>
    <w:rsid w:val="0036366D"/>
    <w:rsid w:val="0036405C"/>
    <w:rsid w:val="003642D2"/>
    <w:rsid w:val="00364424"/>
    <w:rsid w:val="00364566"/>
    <w:rsid w:val="00364816"/>
    <w:rsid w:val="00364A6C"/>
    <w:rsid w:val="00364E64"/>
    <w:rsid w:val="00365E15"/>
    <w:rsid w:val="00365F19"/>
    <w:rsid w:val="00366B33"/>
    <w:rsid w:val="003675AF"/>
    <w:rsid w:val="00367B3F"/>
    <w:rsid w:val="00367C51"/>
    <w:rsid w:val="003700F3"/>
    <w:rsid w:val="00370886"/>
    <w:rsid w:val="00370A8A"/>
    <w:rsid w:val="00371C50"/>
    <w:rsid w:val="00372201"/>
    <w:rsid w:val="00372946"/>
    <w:rsid w:val="00372E56"/>
    <w:rsid w:val="0037313B"/>
    <w:rsid w:val="00373A14"/>
    <w:rsid w:val="00373C9D"/>
    <w:rsid w:val="00373D33"/>
    <w:rsid w:val="00373D98"/>
    <w:rsid w:val="003747F1"/>
    <w:rsid w:val="00374B86"/>
    <w:rsid w:val="0037530B"/>
    <w:rsid w:val="00375506"/>
    <w:rsid w:val="00375550"/>
    <w:rsid w:val="00375AB1"/>
    <w:rsid w:val="00376FB5"/>
    <w:rsid w:val="003773DD"/>
    <w:rsid w:val="00377400"/>
    <w:rsid w:val="00377513"/>
    <w:rsid w:val="0037785D"/>
    <w:rsid w:val="003779BD"/>
    <w:rsid w:val="00377E90"/>
    <w:rsid w:val="00380549"/>
    <w:rsid w:val="00381083"/>
    <w:rsid w:val="0038116F"/>
    <w:rsid w:val="00381689"/>
    <w:rsid w:val="00381F83"/>
    <w:rsid w:val="00382609"/>
    <w:rsid w:val="003830E2"/>
    <w:rsid w:val="003837CD"/>
    <w:rsid w:val="00383960"/>
    <w:rsid w:val="003839A3"/>
    <w:rsid w:val="00383B66"/>
    <w:rsid w:val="00384564"/>
    <w:rsid w:val="00384F79"/>
    <w:rsid w:val="003856E3"/>
    <w:rsid w:val="00386AE6"/>
    <w:rsid w:val="00386F5E"/>
    <w:rsid w:val="00386FC4"/>
    <w:rsid w:val="0038738D"/>
    <w:rsid w:val="00387F3C"/>
    <w:rsid w:val="003900B6"/>
    <w:rsid w:val="0039020A"/>
    <w:rsid w:val="00390815"/>
    <w:rsid w:val="003917BF"/>
    <w:rsid w:val="00392386"/>
    <w:rsid w:val="0039239B"/>
    <w:rsid w:val="003924FF"/>
    <w:rsid w:val="00393361"/>
    <w:rsid w:val="00393388"/>
    <w:rsid w:val="003938A6"/>
    <w:rsid w:val="003939A5"/>
    <w:rsid w:val="00393CB6"/>
    <w:rsid w:val="003944D4"/>
    <w:rsid w:val="003945D4"/>
    <w:rsid w:val="003959C5"/>
    <w:rsid w:val="00395B89"/>
    <w:rsid w:val="00395C25"/>
    <w:rsid w:val="003965F1"/>
    <w:rsid w:val="00396D88"/>
    <w:rsid w:val="003970A7"/>
    <w:rsid w:val="0039710A"/>
    <w:rsid w:val="003974A2"/>
    <w:rsid w:val="003A0533"/>
    <w:rsid w:val="003A121D"/>
    <w:rsid w:val="003A16BE"/>
    <w:rsid w:val="003A290D"/>
    <w:rsid w:val="003A3628"/>
    <w:rsid w:val="003A40A6"/>
    <w:rsid w:val="003A4B44"/>
    <w:rsid w:val="003A4C00"/>
    <w:rsid w:val="003A4DE3"/>
    <w:rsid w:val="003A513A"/>
    <w:rsid w:val="003A51DD"/>
    <w:rsid w:val="003A5975"/>
    <w:rsid w:val="003A5EAB"/>
    <w:rsid w:val="003A6000"/>
    <w:rsid w:val="003A68F1"/>
    <w:rsid w:val="003A74B1"/>
    <w:rsid w:val="003B04A0"/>
    <w:rsid w:val="003B0D38"/>
    <w:rsid w:val="003B142E"/>
    <w:rsid w:val="003B1CBA"/>
    <w:rsid w:val="003B3AE3"/>
    <w:rsid w:val="003B3EAC"/>
    <w:rsid w:val="003B3EF4"/>
    <w:rsid w:val="003B4659"/>
    <w:rsid w:val="003B4687"/>
    <w:rsid w:val="003B4C9D"/>
    <w:rsid w:val="003B4E27"/>
    <w:rsid w:val="003B650F"/>
    <w:rsid w:val="003B7EBC"/>
    <w:rsid w:val="003C0049"/>
    <w:rsid w:val="003C0AF0"/>
    <w:rsid w:val="003C1949"/>
    <w:rsid w:val="003C1F29"/>
    <w:rsid w:val="003C2163"/>
    <w:rsid w:val="003C297F"/>
    <w:rsid w:val="003C2C98"/>
    <w:rsid w:val="003C327C"/>
    <w:rsid w:val="003C3347"/>
    <w:rsid w:val="003C3C50"/>
    <w:rsid w:val="003C3D0F"/>
    <w:rsid w:val="003C555F"/>
    <w:rsid w:val="003C5671"/>
    <w:rsid w:val="003C58DB"/>
    <w:rsid w:val="003C5AB5"/>
    <w:rsid w:val="003C5EC5"/>
    <w:rsid w:val="003C642D"/>
    <w:rsid w:val="003C652A"/>
    <w:rsid w:val="003C6EA5"/>
    <w:rsid w:val="003C70D8"/>
    <w:rsid w:val="003C7661"/>
    <w:rsid w:val="003C778A"/>
    <w:rsid w:val="003D0CC7"/>
    <w:rsid w:val="003D16E5"/>
    <w:rsid w:val="003D23C5"/>
    <w:rsid w:val="003D24B6"/>
    <w:rsid w:val="003D29D4"/>
    <w:rsid w:val="003D3AF1"/>
    <w:rsid w:val="003D3EA5"/>
    <w:rsid w:val="003D4681"/>
    <w:rsid w:val="003D46EF"/>
    <w:rsid w:val="003D497E"/>
    <w:rsid w:val="003D4AE5"/>
    <w:rsid w:val="003D6468"/>
    <w:rsid w:val="003D7273"/>
    <w:rsid w:val="003D72FC"/>
    <w:rsid w:val="003D79FE"/>
    <w:rsid w:val="003D7CAB"/>
    <w:rsid w:val="003D7CF1"/>
    <w:rsid w:val="003E0E8B"/>
    <w:rsid w:val="003E211F"/>
    <w:rsid w:val="003E21E4"/>
    <w:rsid w:val="003E2566"/>
    <w:rsid w:val="003E256A"/>
    <w:rsid w:val="003E33B2"/>
    <w:rsid w:val="003E3760"/>
    <w:rsid w:val="003E3E1E"/>
    <w:rsid w:val="003E4159"/>
    <w:rsid w:val="003E4457"/>
    <w:rsid w:val="003E4AEF"/>
    <w:rsid w:val="003E4D5C"/>
    <w:rsid w:val="003E58E7"/>
    <w:rsid w:val="003E5BA9"/>
    <w:rsid w:val="003E6067"/>
    <w:rsid w:val="003E6EE4"/>
    <w:rsid w:val="003E7148"/>
    <w:rsid w:val="003E76D6"/>
    <w:rsid w:val="003E7E02"/>
    <w:rsid w:val="003F02F0"/>
    <w:rsid w:val="003F0328"/>
    <w:rsid w:val="003F0649"/>
    <w:rsid w:val="003F08E4"/>
    <w:rsid w:val="003F1A5A"/>
    <w:rsid w:val="003F1C5B"/>
    <w:rsid w:val="003F1F8A"/>
    <w:rsid w:val="003F2354"/>
    <w:rsid w:val="003F405D"/>
    <w:rsid w:val="003F427B"/>
    <w:rsid w:val="003F43FB"/>
    <w:rsid w:val="003F4509"/>
    <w:rsid w:val="003F57E2"/>
    <w:rsid w:val="003F5868"/>
    <w:rsid w:val="003F5FD9"/>
    <w:rsid w:val="003F6010"/>
    <w:rsid w:val="003F6308"/>
    <w:rsid w:val="003F658D"/>
    <w:rsid w:val="003F6E06"/>
    <w:rsid w:val="0040014B"/>
    <w:rsid w:val="004005B8"/>
    <w:rsid w:val="004009E6"/>
    <w:rsid w:val="00400B48"/>
    <w:rsid w:val="00400FB9"/>
    <w:rsid w:val="0040115E"/>
    <w:rsid w:val="00402577"/>
    <w:rsid w:val="004026F9"/>
    <w:rsid w:val="00402A44"/>
    <w:rsid w:val="00402E2B"/>
    <w:rsid w:val="00403097"/>
    <w:rsid w:val="004030F6"/>
    <w:rsid w:val="00403629"/>
    <w:rsid w:val="00403778"/>
    <w:rsid w:val="0040471A"/>
    <w:rsid w:val="004049E5"/>
    <w:rsid w:val="00405756"/>
    <w:rsid w:val="00405A70"/>
    <w:rsid w:val="00405B42"/>
    <w:rsid w:val="00405D41"/>
    <w:rsid w:val="00405FF9"/>
    <w:rsid w:val="00406013"/>
    <w:rsid w:val="004065D9"/>
    <w:rsid w:val="0040674D"/>
    <w:rsid w:val="00406777"/>
    <w:rsid w:val="004069CD"/>
    <w:rsid w:val="00406C98"/>
    <w:rsid w:val="00406F25"/>
    <w:rsid w:val="00407247"/>
    <w:rsid w:val="004072A1"/>
    <w:rsid w:val="004076C7"/>
    <w:rsid w:val="0040771E"/>
    <w:rsid w:val="004079D4"/>
    <w:rsid w:val="00410E6D"/>
    <w:rsid w:val="004116CF"/>
    <w:rsid w:val="00411B1D"/>
    <w:rsid w:val="004124AF"/>
    <w:rsid w:val="00412EC7"/>
    <w:rsid w:val="004146FC"/>
    <w:rsid w:val="00414C7D"/>
    <w:rsid w:val="004151CE"/>
    <w:rsid w:val="004159C0"/>
    <w:rsid w:val="004162B2"/>
    <w:rsid w:val="004163B3"/>
    <w:rsid w:val="00417343"/>
    <w:rsid w:val="004173F0"/>
    <w:rsid w:val="00420BBE"/>
    <w:rsid w:val="00420CF7"/>
    <w:rsid w:val="00421947"/>
    <w:rsid w:val="00422437"/>
    <w:rsid w:val="0042249F"/>
    <w:rsid w:val="004229CF"/>
    <w:rsid w:val="00422D5C"/>
    <w:rsid w:val="0042395D"/>
    <w:rsid w:val="00423DE5"/>
    <w:rsid w:val="00423FEA"/>
    <w:rsid w:val="004240F7"/>
    <w:rsid w:val="00424F25"/>
    <w:rsid w:val="00425404"/>
    <w:rsid w:val="0042569B"/>
    <w:rsid w:val="00425820"/>
    <w:rsid w:val="00425FCC"/>
    <w:rsid w:val="004264F0"/>
    <w:rsid w:val="00426995"/>
    <w:rsid w:val="00427D13"/>
    <w:rsid w:val="004300A2"/>
    <w:rsid w:val="00430130"/>
    <w:rsid w:val="00430CF0"/>
    <w:rsid w:val="00431A76"/>
    <w:rsid w:val="0043235C"/>
    <w:rsid w:val="0043256F"/>
    <w:rsid w:val="00432595"/>
    <w:rsid w:val="00433CDC"/>
    <w:rsid w:val="00436A32"/>
    <w:rsid w:val="0044096C"/>
    <w:rsid w:val="004410DB"/>
    <w:rsid w:val="004416F6"/>
    <w:rsid w:val="00443234"/>
    <w:rsid w:val="00443B67"/>
    <w:rsid w:val="004442C1"/>
    <w:rsid w:val="00444479"/>
    <w:rsid w:val="004446DF"/>
    <w:rsid w:val="00445146"/>
    <w:rsid w:val="004457E8"/>
    <w:rsid w:val="00446000"/>
    <w:rsid w:val="00446313"/>
    <w:rsid w:val="00446339"/>
    <w:rsid w:val="00446FD5"/>
    <w:rsid w:val="00447FB6"/>
    <w:rsid w:val="00450059"/>
    <w:rsid w:val="004510D3"/>
    <w:rsid w:val="004511FA"/>
    <w:rsid w:val="00451344"/>
    <w:rsid w:val="004513A3"/>
    <w:rsid w:val="004520B8"/>
    <w:rsid w:val="004525ED"/>
    <w:rsid w:val="00452A41"/>
    <w:rsid w:val="00452D1F"/>
    <w:rsid w:val="00452DDE"/>
    <w:rsid w:val="00453BB4"/>
    <w:rsid w:val="00453C5D"/>
    <w:rsid w:val="00453EDF"/>
    <w:rsid w:val="00453EE7"/>
    <w:rsid w:val="004543DD"/>
    <w:rsid w:val="0045472E"/>
    <w:rsid w:val="00454B69"/>
    <w:rsid w:val="00454BC9"/>
    <w:rsid w:val="00454EA1"/>
    <w:rsid w:val="00454F07"/>
    <w:rsid w:val="00455254"/>
    <w:rsid w:val="004558C2"/>
    <w:rsid w:val="00455B0B"/>
    <w:rsid w:val="00456931"/>
    <w:rsid w:val="004573BF"/>
    <w:rsid w:val="00457592"/>
    <w:rsid w:val="0045761D"/>
    <w:rsid w:val="00457C8E"/>
    <w:rsid w:val="0046049F"/>
    <w:rsid w:val="00460863"/>
    <w:rsid w:val="00461E8B"/>
    <w:rsid w:val="00462691"/>
    <w:rsid w:val="00462881"/>
    <w:rsid w:val="00462A9D"/>
    <w:rsid w:val="00463000"/>
    <w:rsid w:val="00463157"/>
    <w:rsid w:val="004632DD"/>
    <w:rsid w:val="00463382"/>
    <w:rsid w:val="00463AF1"/>
    <w:rsid w:val="00465B5A"/>
    <w:rsid w:val="00465BAA"/>
    <w:rsid w:val="00465CB0"/>
    <w:rsid w:val="0046645C"/>
    <w:rsid w:val="004667D4"/>
    <w:rsid w:val="00466B8A"/>
    <w:rsid w:val="00466BDE"/>
    <w:rsid w:val="00466C4B"/>
    <w:rsid w:val="004675DD"/>
    <w:rsid w:val="00467B88"/>
    <w:rsid w:val="00467EA7"/>
    <w:rsid w:val="0047003F"/>
    <w:rsid w:val="0047115E"/>
    <w:rsid w:val="00471465"/>
    <w:rsid w:val="00471515"/>
    <w:rsid w:val="00471B58"/>
    <w:rsid w:val="00473078"/>
    <w:rsid w:val="00473BDD"/>
    <w:rsid w:val="00473E7D"/>
    <w:rsid w:val="004747CE"/>
    <w:rsid w:val="004754AC"/>
    <w:rsid w:val="0047560B"/>
    <w:rsid w:val="004759FD"/>
    <w:rsid w:val="00475A83"/>
    <w:rsid w:val="00475B53"/>
    <w:rsid w:val="0047790A"/>
    <w:rsid w:val="00477CF9"/>
    <w:rsid w:val="0048099C"/>
    <w:rsid w:val="00480E97"/>
    <w:rsid w:val="004814CC"/>
    <w:rsid w:val="00481895"/>
    <w:rsid w:val="004820FB"/>
    <w:rsid w:val="004822C2"/>
    <w:rsid w:val="0048243B"/>
    <w:rsid w:val="0048339B"/>
    <w:rsid w:val="0048394B"/>
    <w:rsid w:val="00483E1F"/>
    <w:rsid w:val="00483EDB"/>
    <w:rsid w:val="00483F94"/>
    <w:rsid w:val="00484CB6"/>
    <w:rsid w:val="00484D75"/>
    <w:rsid w:val="004850E5"/>
    <w:rsid w:val="00485465"/>
    <w:rsid w:val="00485789"/>
    <w:rsid w:val="00485927"/>
    <w:rsid w:val="00486C9E"/>
    <w:rsid w:val="00486CA1"/>
    <w:rsid w:val="00487383"/>
    <w:rsid w:val="0048776F"/>
    <w:rsid w:val="00487A1B"/>
    <w:rsid w:val="00487AC3"/>
    <w:rsid w:val="00487E34"/>
    <w:rsid w:val="004900D0"/>
    <w:rsid w:val="00490FCD"/>
    <w:rsid w:val="004939F1"/>
    <w:rsid w:val="00493E94"/>
    <w:rsid w:val="00494362"/>
    <w:rsid w:val="0049446D"/>
    <w:rsid w:val="004948F7"/>
    <w:rsid w:val="00495A7A"/>
    <w:rsid w:val="00496293"/>
    <w:rsid w:val="0049773F"/>
    <w:rsid w:val="004979B6"/>
    <w:rsid w:val="00497F9F"/>
    <w:rsid w:val="004A0435"/>
    <w:rsid w:val="004A14DD"/>
    <w:rsid w:val="004A18FD"/>
    <w:rsid w:val="004A1DAD"/>
    <w:rsid w:val="004A1F0B"/>
    <w:rsid w:val="004A27F6"/>
    <w:rsid w:val="004A2DEA"/>
    <w:rsid w:val="004A2F2B"/>
    <w:rsid w:val="004A311D"/>
    <w:rsid w:val="004A346D"/>
    <w:rsid w:val="004A3607"/>
    <w:rsid w:val="004A3868"/>
    <w:rsid w:val="004A3E52"/>
    <w:rsid w:val="004A4A5A"/>
    <w:rsid w:val="004A4D81"/>
    <w:rsid w:val="004A5144"/>
    <w:rsid w:val="004A5343"/>
    <w:rsid w:val="004A574A"/>
    <w:rsid w:val="004A5858"/>
    <w:rsid w:val="004A5F19"/>
    <w:rsid w:val="004A7916"/>
    <w:rsid w:val="004B019C"/>
    <w:rsid w:val="004B03FA"/>
    <w:rsid w:val="004B0743"/>
    <w:rsid w:val="004B09D0"/>
    <w:rsid w:val="004B0DC7"/>
    <w:rsid w:val="004B0E75"/>
    <w:rsid w:val="004B13BF"/>
    <w:rsid w:val="004B199E"/>
    <w:rsid w:val="004B1FAC"/>
    <w:rsid w:val="004B24B6"/>
    <w:rsid w:val="004B25FC"/>
    <w:rsid w:val="004B28CF"/>
    <w:rsid w:val="004B2F08"/>
    <w:rsid w:val="004B31FA"/>
    <w:rsid w:val="004B3337"/>
    <w:rsid w:val="004B37FA"/>
    <w:rsid w:val="004B51C7"/>
    <w:rsid w:val="004B5B7C"/>
    <w:rsid w:val="004B63E2"/>
    <w:rsid w:val="004B7200"/>
    <w:rsid w:val="004B7383"/>
    <w:rsid w:val="004C0952"/>
    <w:rsid w:val="004C0CD1"/>
    <w:rsid w:val="004C26B4"/>
    <w:rsid w:val="004C3046"/>
    <w:rsid w:val="004C30E8"/>
    <w:rsid w:val="004C520A"/>
    <w:rsid w:val="004C5F9E"/>
    <w:rsid w:val="004C61BF"/>
    <w:rsid w:val="004C67F6"/>
    <w:rsid w:val="004C693B"/>
    <w:rsid w:val="004C729A"/>
    <w:rsid w:val="004D01B9"/>
    <w:rsid w:val="004D151D"/>
    <w:rsid w:val="004D2661"/>
    <w:rsid w:val="004D288D"/>
    <w:rsid w:val="004D29C8"/>
    <w:rsid w:val="004D2E3C"/>
    <w:rsid w:val="004D373A"/>
    <w:rsid w:val="004D3CEC"/>
    <w:rsid w:val="004D40AA"/>
    <w:rsid w:val="004D434D"/>
    <w:rsid w:val="004D50E2"/>
    <w:rsid w:val="004D512F"/>
    <w:rsid w:val="004D5905"/>
    <w:rsid w:val="004D5E5A"/>
    <w:rsid w:val="004D62D7"/>
    <w:rsid w:val="004D6421"/>
    <w:rsid w:val="004D67EB"/>
    <w:rsid w:val="004D6D3B"/>
    <w:rsid w:val="004D6F23"/>
    <w:rsid w:val="004D7FB8"/>
    <w:rsid w:val="004E0580"/>
    <w:rsid w:val="004E0BA0"/>
    <w:rsid w:val="004E170A"/>
    <w:rsid w:val="004E1898"/>
    <w:rsid w:val="004E1C92"/>
    <w:rsid w:val="004E2264"/>
    <w:rsid w:val="004E2A7C"/>
    <w:rsid w:val="004E2C06"/>
    <w:rsid w:val="004E2C54"/>
    <w:rsid w:val="004E325B"/>
    <w:rsid w:val="004E3D10"/>
    <w:rsid w:val="004E3D49"/>
    <w:rsid w:val="004E41E0"/>
    <w:rsid w:val="004E47CE"/>
    <w:rsid w:val="004E497D"/>
    <w:rsid w:val="004E4CE0"/>
    <w:rsid w:val="004E513C"/>
    <w:rsid w:val="004E540D"/>
    <w:rsid w:val="004E5646"/>
    <w:rsid w:val="004E5777"/>
    <w:rsid w:val="004E687D"/>
    <w:rsid w:val="004E6957"/>
    <w:rsid w:val="004E6E1A"/>
    <w:rsid w:val="004E6F58"/>
    <w:rsid w:val="004E7346"/>
    <w:rsid w:val="004E7B63"/>
    <w:rsid w:val="004E7F70"/>
    <w:rsid w:val="004F0B00"/>
    <w:rsid w:val="004F2C27"/>
    <w:rsid w:val="004F2CC0"/>
    <w:rsid w:val="004F3332"/>
    <w:rsid w:val="004F3B4B"/>
    <w:rsid w:val="004F4AF7"/>
    <w:rsid w:val="004F4C9A"/>
    <w:rsid w:val="004F5193"/>
    <w:rsid w:val="004F59E7"/>
    <w:rsid w:val="004F6236"/>
    <w:rsid w:val="004F63B0"/>
    <w:rsid w:val="004F6479"/>
    <w:rsid w:val="004F70DA"/>
    <w:rsid w:val="004F77C4"/>
    <w:rsid w:val="00500573"/>
    <w:rsid w:val="005006E2"/>
    <w:rsid w:val="0050100B"/>
    <w:rsid w:val="005014DF"/>
    <w:rsid w:val="00501FA8"/>
    <w:rsid w:val="005027EC"/>
    <w:rsid w:val="00503EA1"/>
    <w:rsid w:val="005048D7"/>
    <w:rsid w:val="005055FA"/>
    <w:rsid w:val="00505657"/>
    <w:rsid w:val="00505B69"/>
    <w:rsid w:val="00505D35"/>
    <w:rsid w:val="005061AF"/>
    <w:rsid w:val="005062A3"/>
    <w:rsid w:val="00506AD3"/>
    <w:rsid w:val="005070A3"/>
    <w:rsid w:val="005071CD"/>
    <w:rsid w:val="00507D4F"/>
    <w:rsid w:val="00510CA2"/>
    <w:rsid w:val="00511B57"/>
    <w:rsid w:val="00511B8B"/>
    <w:rsid w:val="00511E1D"/>
    <w:rsid w:val="005127F6"/>
    <w:rsid w:val="00512D7A"/>
    <w:rsid w:val="005138AF"/>
    <w:rsid w:val="00513AB0"/>
    <w:rsid w:val="00513C81"/>
    <w:rsid w:val="00513F77"/>
    <w:rsid w:val="00514C76"/>
    <w:rsid w:val="0051513F"/>
    <w:rsid w:val="00515C9B"/>
    <w:rsid w:val="00515D32"/>
    <w:rsid w:val="00515ED4"/>
    <w:rsid w:val="00516521"/>
    <w:rsid w:val="005168D3"/>
    <w:rsid w:val="005169DA"/>
    <w:rsid w:val="00517012"/>
    <w:rsid w:val="00520713"/>
    <w:rsid w:val="00520BD4"/>
    <w:rsid w:val="00520FC5"/>
    <w:rsid w:val="005211C6"/>
    <w:rsid w:val="00521572"/>
    <w:rsid w:val="00521608"/>
    <w:rsid w:val="00521B9D"/>
    <w:rsid w:val="00521C95"/>
    <w:rsid w:val="005220A1"/>
    <w:rsid w:val="00522496"/>
    <w:rsid w:val="00522C72"/>
    <w:rsid w:val="00523FD0"/>
    <w:rsid w:val="00524E58"/>
    <w:rsid w:val="00525136"/>
    <w:rsid w:val="00525900"/>
    <w:rsid w:val="0052628F"/>
    <w:rsid w:val="00526DBB"/>
    <w:rsid w:val="0052793C"/>
    <w:rsid w:val="00527FBA"/>
    <w:rsid w:val="00530132"/>
    <w:rsid w:val="0053016B"/>
    <w:rsid w:val="005301BA"/>
    <w:rsid w:val="005304DA"/>
    <w:rsid w:val="00531007"/>
    <w:rsid w:val="005314DC"/>
    <w:rsid w:val="00532671"/>
    <w:rsid w:val="00532A07"/>
    <w:rsid w:val="00532E19"/>
    <w:rsid w:val="00533248"/>
    <w:rsid w:val="0053374B"/>
    <w:rsid w:val="00533E86"/>
    <w:rsid w:val="0053426C"/>
    <w:rsid w:val="0053454E"/>
    <w:rsid w:val="00534677"/>
    <w:rsid w:val="00534C48"/>
    <w:rsid w:val="00535092"/>
    <w:rsid w:val="005351BF"/>
    <w:rsid w:val="0053562E"/>
    <w:rsid w:val="0053597D"/>
    <w:rsid w:val="005363DF"/>
    <w:rsid w:val="00536F77"/>
    <w:rsid w:val="005370DB"/>
    <w:rsid w:val="00537F18"/>
    <w:rsid w:val="00540935"/>
    <w:rsid w:val="00541EAD"/>
    <w:rsid w:val="00542016"/>
    <w:rsid w:val="00542648"/>
    <w:rsid w:val="00542AF3"/>
    <w:rsid w:val="00543295"/>
    <w:rsid w:val="00543585"/>
    <w:rsid w:val="00543DCE"/>
    <w:rsid w:val="005443AC"/>
    <w:rsid w:val="00544662"/>
    <w:rsid w:val="005449C2"/>
    <w:rsid w:val="00545087"/>
    <w:rsid w:val="0054527D"/>
    <w:rsid w:val="005467C0"/>
    <w:rsid w:val="005467C4"/>
    <w:rsid w:val="00546F08"/>
    <w:rsid w:val="00547019"/>
    <w:rsid w:val="00547500"/>
    <w:rsid w:val="00547A1D"/>
    <w:rsid w:val="005502DB"/>
    <w:rsid w:val="0055047A"/>
    <w:rsid w:val="00551292"/>
    <w:rsid w:val="00551382"/>
    <w:rsid w:val="00551B49"/>
    <w:rsid w:val="00551EB9"/>
    <w:rsid w:val="00552458"/>
    <w:rsid w:val="00552782"/>
    <w:rsid w:val="00552BF1"/>
    <w:rsid w:val="00552E1A"/>
    <w:rsid w:val="0055325E"/>
    <w:rsid w:val="00553D32"/>
    <w:rsid w:val="00554494"/>
    <w:rsid w:val="0055469B"/>
    <w:rsid w:val="005546B3"/>
    <w:rsid w:val="005548D4"/>
    <w:rsid w:val="005555A2"/>
    <w:rsid w:val="00555AB2"/>
    <w:rsid w:val="005566CC"/>
    <w:rsid w:val="00556984"/>
    <w:rsid w:val="005569E3"/>
    <w:rsid w:val="00556DF6"/>
    <w:rsid w:val="00556F60"/>
    <w:rsid w:val="00557107"/>
    <w:rsid w:val="005573CC"/>
    <w:rsid w:val="00560916"/>
    <w:rsid w:val="0056108C"/>
    <w:rsid w:val="0056145E"/>
    <w:rsid w:val="00561953"/>
    <w:rsid w:val="0056198C"/>
    <w:rsid w:val="005619A9"/>
    <w:rsid w:val="00561F64"/>
    <w:rsid w:val="005623FB"/>
    <w:rsid w:val="005626BA"/>
    <w:rsid w:val="0056296B"/>
    <w:rsid w:val="00562BE7"/>
    <w:rsid w:val="00563219"/>
    <w:rsid w:val="00563369"/>
    <w:rsid w:val="00563C06"/>
    <w:rsid w:val="00563DF3"/>
    <w:rsid w:val="005643FE"/>
    <w:rsid w:val="005649ED"/>
    <w:rsid w:val="00564D47"/>
    <w:rsid w:val="00565793"/>
    <w:rsid w:val="00565B77"/>
    <w:rsid w:val="00565E75"/>
    <w:rsid w:val="005661CF"/>
    <w:rsid w:val="005667A3"/>
    <w:rsid w:val="00566A9C"/>
    <w:rsid w:val="0056700C"/>
    <w:rsid w:val="005671CD"/>
    <w:rsid w:val="005707B4"/>
    <w:rsid w:val="005708B0"/>
    <w:rsid w:val="00570FB6"/>
    <w:rsid w:val="005710A0"/>
    <w:rsid w:val="00571B41"/>
    <w:rsid w:val="00571CB4"/>
    <w:rsid w:val="00571DBD"/>
    <w:rsid w:val="00571DCB"/>
    <w:rsid w:val="00572519"/>
    <w:rsid w:val="005727ED"/>
    <w:rsid w:val="00574FD3"/>
    <w:rsid w:val="005757D6"/>
    <w:rsid w:val="00575DCD"/>
    <w:rsid w:val="00575E47"/>
    <w:rsid w:val="005767E8"/>
    <w:rsid w:val="005771F0"/>
    <w:rsid w:val="00577372"/>
    <w:rsid w:val="00577DA6"/>
    <w:rsid w:val="00577E96"/>
    <w:rsid w:val="005805EF"/>
    <w:rsid w:val="005806A9"/>
    <w:rsid w:val="00580C98"/>
    <w:rsid w:val="005819C5"/>
    <w:rsid w:val="00581B56"/>
    <w:rsid w:val="0058227B"/>
    <w:rsid w:val="00583D12"/>
    <w:rsid w:val="005840F3"/>
    <w:rsid w:val="005849D6"/>
    <w:rsid w:val="00584FDD"/>
    <w:rsid w:val="00586492"/>
    <w:rsid w:val="00587AB3"/>
    <w:rsid w:val="00587F7B"/>
    <w:rsid w:val="00590C07"/>
    <w:rsid w:val="00591113"/>
    <w:rsid w:val="0059139A"/>
    <w:rsid w:val="00591B4C"/>
    <w:rsid w:val="00592294"/>
    <w:rsid w:val="00592C86"/>
    <w:rsid w:val="00593501"/>
    <w:rsid w:val="00593944"/>
    <w:rsid w:val="005944E1"/>
    <w:rsid w:val="00594663"/>
    <w:rsid w:val="00594795"/>
    <w:rsid w:val="00595E09"/>
    <w:rsid w:val="00595FAD"/>
    <w:rsid w:val="00596862"/>
    <w:rsid w:val="00596F81"/>
    <w:rsid w:val="00597A09"/>
    <w:rsid w:val="00597B09"/>
    <w:rsid w:val="005A030B"/>
    <w:rsid w:val="005A0376"/>
    <w:rsid w:val="005A08B5"/>
    <w:rsid w:val="005A0C54"/>
    <w:rsid w:val="005A1209"/>
    <w:rsid w:val="005A1383"/>
    <w:rsid w:val="005A13AB"/>
    <w:rsid w:val="005A1A61"/>
    <w:rsid w:val="005A298B"/>
    <w:rsid w:val="005A3CF5"/>
    <w:rsid w:val="005A467D"/>
    <w:rsid w:val="005A5DD5"/>
    <w:rsid w:val="005A64D6"/>
    <w:rsid w:val="005A64F8"/>
    <w:rsid w:val="005A71CF"/>
    <w:rsid w:val="005A7724"/>
    <w:rsid w:val="005A7CF9"/>
    <w:rsid w:val="005A7D91"/>
    <w:rsid w:val="005B0983"/>
    <w:rsid w:val="005B0A17"/>
    <w:rsid w:val="005B0F4B"/>
    <w:rsid w:val="005B1247"/>
    <w:rsid w:val="005B2537"/>
    <w:rsid w:val="005B2815"/>
    <w:rsid w:val="005B2883"/>
    <w:rsid w:val="005B2DDE"/>
    <w:rsid w:val="005B3D16"/>
    <w:rsid w:val="005B3E1E"/>
    <w:rsid w:val="005B4FFA"/>
    <w:rsid w:val="005B50CE"/>
    <w:rsid w:val="005B5610"/>
    <w:rsid w:val="005B5938"/>
    <w:rsid w:val="005B6D16"/>
    <w:rsid w:val="005B6FC4"/>
    <w:rsid w:val="005B767C"/>
    <w:rsid w:val="005B774F"/>
    <w:rsid w:val="005B7ECB"/>
    <w:rsid w:val="005C00C6"/>
    <w:rsid w:val="005C0136"/>
    <w:rsid w:val="005C024B"/>
    <w:rsid w:val="005C02DB"/>
    <w:rsid w:val="005C03A9"/>
    <w:rsid w:val="005C0889"/>
    <w:rsid w:val="005C0A64"/>
    <w:rsid w:val="005C0C9C"/>
    <w:rsid w:val="005C1D67"/>
    <w:rsid w:val="005C2167"/>
    <w:rsid w:val="005C269E"/>
    <w:rsid w:val="005C30E8"/>
    <w:rsid w:val="005C3C02"/>
    <w:rsid w:val="005C3DB4"/>
    <w:rsid w:val="005C40FC"/>
    <w:rsid w:val="005C462F"/>
    <w:rsid w:val="005C5264"/>
    <w:rsid w:val="005C5639"/>
    <w:rsid w:val="005C6825"/>
    <w:rsid w:val="005C756C"/>
    <w:rsid w:val="005C7750"/>
    <w:rsid w:val="005C7EB6"/>
    <w:rsid w:val="005D015C"/>
    <w:rsid w:val="005D0770"/>
    <w:rsid w:val="005D0EBE"/>
    <w:rsid w:val="005D13B5"/>
    <w:rsid w:val="005D192C"/>
    <w:rsid w:val="005D1B81"/>
    <w:rsid w:val="005D1DC8"/>
    <w:rsid w:val="005D2841"/>
    <w:rsid w:val="005D2CCA"/>
    <w:rsid w:val="005D3374"/>
    <w:rsid w:val="005D3682"/>
    <w:rsid w:val="005D3861"/>
    <w:rsid w:val="005D41D1"/>
    <w:rsid w:val="005D4372"/>
    <w:rsid w:val="005D48C2"/>
    <w:rsid w:val="005D4C14"/>
    <w:rsid w:val="005D4F0C"/>
    <w:rsid w:val="005D5669"/>
    <w:rsid w:val="005D5677"/>
    <w:rsid w:val="005D5836"/>
    <w:rsid w:val="005D7E82"/>
    <w:rsid w:val="005D7F74"/>
    <w:rsid w:val="005E01FF"/>
    <w:rsid w:val="005E0C3E"/>
    <w:rsid w:val="005E0F7A"/>
    <w:rsid w:val="005E13F4"/>
    <w:rsid w:val="005E1D55"/>
    <w:rsid w:val="005E2104"/>
    <w:rsid w:val="005E2755"/>
    <w:rsid w:val="005E27BE"/>
    <w:rsid w:val="005E284E"/>
    <w:rsid w:val="005E2C9D"/>
    <w:rsid w:val="005E2D7F"/>
    <w:rsid w:val="005E2EFE"/>
    <w:rsid w:val="005E2FE9"/>
    <w:rsid w:val="005E3F2B"/>
    <w:rsid w:val="005E4D95"/>
    <w:rsid w:val="005E6033"/>
    <w:rsid w:val="005E78DD"/>
    <w:rsid w:val="005E7E85"/>
    <w:rsid w:val="005F0520"/>
    <w:rsid w:val="005F0A80"/>
    <w:rsid w:val="005F0DD9"/>
    <w:rsid w:val="005F1238"/>
    <w:rsid w:val="005F27C7"/>
    <w:rsid w:val="005F2ACF"/>
    <w:rsid w:val="005F344A"/>
    <w:rsid w:val="005F3776"/>
    <w:rsid w:val="005F3B9D"/>
    <w:rsid w:val="005F40E3"/>
    <w:rsid w:val="005F43DB"/>
    <w:rsid w:val="005F48B6"/>
    <w:rsid w:val="005F4B74"/>
    <w:rsid w:val="005F5AD6"/>
    <w:rsid w:val="005F5B94"/>
    <w:rsid w:val="005F69C4"/>
    <w:rsid w:val="006006CB"/>
    <w:rsid w:val="0060090E"/>
    <w:rsid w:val="00600A34"/>
    <w:rsid w:val="00600E26"/>
    <w:rsid w:val="0060147C"/>
    <w:rsid w:val="00601BED"/>
    <w:rsid w:val="00602CA8"/>
    <w:rsid w:val="006038CC"/>
    <w:rsid w:val="0060392F"/>
    <w:rsid w:val="006039BA"/>
    <w:rsid w:val="006039F4"/>
    <w:rsid w:val="00603BC0"/>
    <w:rsid w:val="006043A2"/>
    <w:rsid w:val="00604534"/>
    <w:rsid w:val="00604985"/>
    <w:rsid w:val="00604E14"/>
    <w:rsid w:val="006059E0"/>
    <w:rsid w:val="00605B99"/>
    <w:rsid w:val="00605EF0"/>
    <w:rsid w:val="006064DD"/>
    <w:rsid w:val="00606777"/>
    <w:rsid w:val="00606C97"/>
    <w:rsid w:val="006070F1"/>
    <w:rsid w:val="0060716E"/>
    <w:rsid w:val="00607BE2"/>
    <w:rsid w:val="006107C8"/>
    <w:rsid w:val="00610954"/>
    <w:rsid w:val="006116F9"/>
    <w:rsid w:val="00611CCD"/>
    <w:rsid w:val="00612961"/>
    <w:rsid w:val="00612CB7"/>
    <w:rsid w:val="0061358B"/>
    <w:rsid w:val="00613F4F"/>
    <w:rsid w:val="006144F2"/>
    <w:rsid w:val="006145DD"/>
    <w:rsid w:val="00614918"/>
    <w:rsid w:val="00614DE9"/>
    <w:rsid w:val="00615243"/>
    <w:rsid w:val="0061565E"/>
    <w:rsid w:val="00615767"/>
    <w:rsid w:val="00615A3B"/>
    <w:rsid w:val="00617A71"/>
    <w:rsid w:val="006202AF"/>
    <w:rsid w:val="006215A4"/>
    <w:rsid w:val="00621CD1"/>
    <w:rsid w:val="00621F46"/>
    <w:rsid w:val="00622078"/>
    <w:rsid w:val="0062274D"/>
    <w:rsid w:val="006232F6"/>
    <w:rsid w:val="00623BD9"/>
    <w:rsid w:val="00623C09"/>
    <w:rsid w:val="0062415E"/>
    <w:rsid w:val="0062427B"/>
    <w:rsid w:val="006242D4"/>
    <w:rsid w:val="006246D1"/>
    <w:rsid w:val="00625247"/>
    <w:rsid w:val="00625C49"/>
    <w:rsid w:val="006262D9"/>
    <w:rsid w:val="00626F18"/>
    <w:rsid w:val="00626F3D"/>
    <w:rsid w:val="0062755A"/>
    <w:rsid w:val="00630403"/>
    <w:rsid w:val="00630A77"/>
    <w:rsid w:val="00630C94"/>
    <w:rsid w:val="00630E05"/>
    <w:rsid w:val="006311FB"/>
    <w:rsid w:val="006313D8"/>
    <w:rsid w:val="0063235D"/>
    <w:rsid w:val="00632372"/>
    <w:rsid w:val="006323A6"/>
    <w:rsid w:val="00632871"/>
    <w:rsid w:val="00632C07"/>
    <w:rsid w:val="00632E1D"/>
    <w:rsid w:val="00632F82"/>
    <w:rsid w:val="006331A3"/>
    <w:rsid w:val="0063480F"/>
    <w:rsid w:val="006349ED"/>
    <w:rsid w:val="00634BFF"/>
    <w:rsid w:val="00634CD4"/>
    <w:rsid w:val="00634DA9"/>
    <w:rsid w:val="00635217"/>
    <w:rsid w:val="0063534D"/>
    <w:rsid w:val="00635690"/>
    <w:rsid w:val="00635F10"/>
    <w:rsid w:val="00636714"/>
    <w:rsid w:val="006408CC"/>
    <w:rsid w:val="00640A43"/>
    <w:rsid w:val="006411B2"/>
    <w:rsid w:val="00641B2A"/>
    <w:rsid w:val="00641CAF"/>
    <w:rsid w:val="006421E3"/>
    <w:rsid w:val="00642E65"/>
    <w:rsid w:val="00643016"/>
    <w:rsid w:val="00644604"/>
    <w:rsid w:val="00644613"/>
    <w:rsid w:val="0064528D"/>
    <w:rsid w:val="006465F6"/>
    <w:rsid w:val="00647793"/>
    <w:rsid w:val="00650C44"/>
    <w:rsid w:val="006511EA"/>
    <w:rsid w:val="00651900"/>
    <w:rsid w:val="00651B3C"/>
    <w:rsid w:val="00651EB8"/>
    <w:rsid w:val="0065204F"/>
    <w:rsid w:val="00652767"/>
    <w:rsid w:val="00652948"/>
    <w:rsid w:val="00653880"/>
    <w:rsid w:val="0065415A"/>
    <w:rsid w:val="006541CC"/>
    <w:rsid w:val="00654654"/>
    <w:rsid w:val="00656236"/>
    <w:rsid w:val="006564D9"/>
    <w:rsid w:val="00656D91"/>
    <w:rsid w:val="00656FED"/>
    <w:rsid w:val="00657522"/>
    <w:rsid w:val="0065754B"/>
    <w:rsid w:val="006577E8"/>
    <w:rsid w:val="00657922"/>
    <w:rsid w:val="00660831"/>
    <w:rsid w:val="006610DA"/>
    <w:rsid w:val="0066162F"/>
    <w:rsid w:val="00661D22"/>
    <w:rsid w:val="00661E13"/>
    <w:rsid w:val="00662A32"/>
    <w:rsid w:val="00662E85"/>
    <w:rsid w:val="006635C2"/>
    <w:rsid w:val="00663C8F"/>
    <w:rsid w:val="00663F27"/>
    <w:rsid w:val="0066400C"/>
    <w:rsid w:val="00664741"/>
    <w:rsid w:val="00664A1B"/>
    <w:rsid w:val="006651E4"/>
    <w:rsid w:val="006658CC"/>
    <w:rsid w:val="006658E7"/>
    <w:rsid w:val="00665D18"/>
    <w:rsid w:val="006663D2"/>
    <w:rsid w:val="00666A00"/>
    <w:rsid w:val="00666C9C"/>
    <w:rsid w:val="00666E3C"/>
    <w:rsid w:val="0066753C"/>
    <w:rsid w:val="00667AF6"/>
    <w:rsid w:val="00667FEA"/>
    <w:rsid w:val="006703CD"/>
    <w:rsid w:val="006704AE"/>
    <w:rsid w:val="00670991"/>
    <w:rsid w:val="00670A18"/>
    <w:rsid w:val="00670E7A"/>
    <w:rsid w:val="0067115A"/>
    <w:rsid w:val="00671778"/>
    <w:rsid w:val="00671B68"/>
    <w:rsid w:val="0067255C"/>
    <w:rsid w:val="00673043"/>
    <w:rsid w:val="00673BA9"/>
    <w:rsid w:val="00675573"/>
    <w:rsid w:val="00675EAF"/>
    <w:rsid w:val="00676635"/>
    <w:rsid w:val="006771C0"/>
    <w:rsid w:val="006773D2"/>
    <w:rsid w:val="00677E12"/>
    <w:rsid w:val="006802D6"/>
    <w:rsid w:val="00681B5B"/>
    <w:rsid w:val="0068267D"/>
    <w:rsid w:val="00683058"/>
    <w:rsid w:val="00683ADD"/>
    <w:rsid w:val="00683B2D"/>
    <w:rsid w:val="006843B2"/>
    <w:rsid w:val="006849F0"/>
    <w:rsid w:val="00684F72"/>
    <w:rsid w:val="006853A5"/>
    <w:rsid w:val="00686023"/>
    <w:rsid w:val="00686261"/>
    <w:rsid w:val="006867A4"/>
    <w:rsid w:val="0068683F"/>
    <w:rsid w:val="00686BD8"/>
    <w:rsid w:val="00687558"/>
    <w:rsid w:val="00690D99"/>
    <w:rsid w:val="00690D9B"/>
    <w:rsid w:val="006914AE"/>
    <w:rsid w:val="00691582"/>
    <w:rsid w:val="006923AD"/>
    <w:rsid w:val="006927FF"/>
    <w:rsid w:val="00692B05"/>
    <w:rsid w:val="0069422D"/>
    <w:rsid w:val="0069473F"/>
    <w:rsid w:val="00694A0F"/>
    <w:rsid w:val="00694B3F"/>
    <w:rsid w:val="006952EE"/>
    <w:rsid w:val="00695592"/>
    <w:rsid w:val="00696F06"/>
    <w:rsid w:val="006976E4"/>
    <w:rsid w:val="006A0A51"/>
    <w:rsid w:val="006A0CF8"/>
    <w:rsid w:val="006A1410"/>
    <w:rsid w:val="006A16C9"/>
    <w:rsid w:val="006A1973"/>
    <w:rsid w:val="006A1B41"/>
    <w:rsid w:val="006A209B"/>
    <w:rsid w:val="006A2654"/>
    <w:rsid w:val="006A29D2"/>
    <w:rsid w:val="006A2D0A"/>
    <w:rsid w:val="006A2E8C"/>
    <w:rsid w:val="006A2FA5"/>
    <w:rsid w:val="006A3249"/>
    <w:rsid w:val="006A3D89"/>
    <w:rsid w:val="006A4209"/>
    <w:rsid w:val="006A49CA"/>
    <w:rsid w:val="006A4A3F"/>
    <w:rsid w:val="006A5281"/>
    <w:rsid w:val="006A5A38"/>
    <w:rsid w:val="006A60F5"/>
    <w:rsid w:val="006A61A5"/>
    <w:rsid w:val="006A674C"/>
    <w:rsid w:val="006A7A00"/>
    <w:rsid w:val="006B1235"/>
    <w:rsid w:val="006B13C6"/>
    <w:rsid w:val="006B2526"/>
    <w:rsid w:val="006B2EDF"/>
    <w:rsid w:val="006B39DD"/>
    <w:rsid w:val="006B547D"/>
    <w:rsid w:val="006B5ABC"/>
    <w:rsid w:val="006B6FB6"/>
    <w:rsid w:val="006B7A61"/>
    <w:rsid w:val="006B7C7B"/>
    <w:rsid w:val="006B7E70"/>
    <w:rsid w:val="006C0754"/>
    <w:rsid w:val="006C0F83"/>
    <w:rsid w:val="006C227B"/>
    <w:rsid w:val="006C3A5C"/>
    <w:rsid w:val="006C3AD7"/>
    <w:rsid w:val="006C3AE0"/>
    <w:rsid w:val="006C3CA3"/>
    <w:rsid w:val="006C3EC1"/>
    <w:rsid w:val="006C4108"/>
    <w:rsid w:val="006C42FA"/>
    <w:rsid w:val="006C462B"/>
    <w:rsid w:val="006C501E"/>
    <w:rsid w:val="006C5220"/>
    <w:rsid w:val="006C5276"/>
    <w:rsid w:val="006C5410"/>
    <w:rsid w:val="006C594F"/>
    <w:rsid w:val="006C5E79"/>
    <w:rsid w:val="006C608A"/>
    <w:rsid w:val="006C6F5A"/>
    <w:rsid w:val="006C790E"/>
    <w:rsid w:val="006D02CB"/>
    <w:rsid w:val="006D0B1C"/>
    <w:rsid w:val="006D0CFD"/>
    <w:rsid w:val="006D1820"/>
    <w:rsid w:val="006D1923"/>
    <w:rsid w:val="006D1E7A"/>
    <w:rsid w:val="006D26AA"/>
    <w:rsid w:val="006D2704"/>
    <w:rsid w:val="006D27B2"/>
    <w:rsid w:val="006D2AFB"/>
    <w:rsid w:val="006D311E"/>
    <w:rsid w:val="006D364D"/>
    <w:rsid w:val="006D3E5E"/>
    <w:rsid w:val="006D4A69"/>
    <w:rsid w:val="006D53D5"/>
    <w:rsid w:val="006D5811"/>
    <w:rsid w:val="006D66BB"/>
    <w:rsid w:val="006D66EB"/>
    <w:rsid w:val="006D6C24"/>
    <w:rsid w:val="006D6C68"/>
    <w:rsid w:val="006E031A"/>
    <w:rsid w:val="006E07EB"/>
    <w:rsid w:val="006E0DB6"/>
    <w:rsid w:val="006E13EF"/>
    <w:rsid w:val="006E17D1"/>
    <w:rsid w:val="006E1A46"/>
    <w:rsid w:val="006E1BC1"/>
    <w:rsid w:val="006E320C"/>
    <w:rsid w:val="006E3BCE"/>
    <w:rsid w:val="006E4067"/>
    <w:rsid w:val="006E515D"/>
    <w:rsid w:val="006E5651"/>
    <w:rsid w:val="006E57B9"/>
    <w:rsid w:val="006E5DE0"/>
    <w:rsid w:val="006E602E"/>
    <w:rsid w:val="006E6149"/>
    <w:rsid w:val="006E61EF"/>
    <w:rsid w:val="006E6366"/>
    <w:rsid w:val="006E6B25"/>
    <w:rsid w:val="006E7867"/>
    <w:rsid w:val="006F0335"/>
    <w:rsid w:val="006F0779"/>
    <w:rsid w:val="006F07F0"/>
    <w:rsid w:val="006F0C90"/>
    <w:rsid w:val="006F1168"/>
    <w:rsid w:val="006F1AEE"/>
    <w:rsid w:val="006F2BDD"/>
    <w:rsid w:val="006F2DC7"/>
    <w:rsid w:val="006F2DED"/>
    <w:rsid w:val="006F310F"/>
    <w:rsid w:val="006F3B5B"/>
    <w:rsid w:val="006F3BBF"/>
    <w:rsid w:val="006F4B14"/>
    <w:rsid w:val="006F4B5D"/>
    <w:rsid w:val="006F51DD"/>
    <w:rsid w:val="006F5520"/>
    <w:rsid w:val="006F56E5"/>
    <w:rsid w:val="006F597B"/>
    <w:rsid w:val="006F6009"/>
    <w:rsid w:val="006F61BE"/>
    <w:rsid w:val="006F6265"/>
    <w:rsid w:val="006F6693"/>
    <w:rsid w:val="006F71D5"/>
    <w:rsid w:val="006F723D"/>
    <w:rsid w:val="006F79BC"/>
    <w:rsid w:val="006F7A88"/>
    <w:rsid w:val="007002EF"/>
    <w:rsid w:val="0070044D"/>
    <w:rsid w:val="00700D96"/>
    <w:rsid w:val="007019A0"/>
    <w:rsid w:val="00702196"/>
    <w:rsid w:val="007024F4"/>
    <w:rsid w:val="00702765"/>
    <w:rsid w:val="007027C8"/>
    <w:rsid w:val="00703240"/>
    <w:rsid w:val="00703357"/>
    <w:rsid w:val="0070426E"/>
    <w:rsid w:val="00704B5A"/>
    <w:rsid w:val="0070541B"/>
    <w:rsid w:val="00705F2F"/>
    <w:rsid w:val="0070622E"/>
    <w:rsid w:val="007067E5"/>
    <w:rsid w:val="0070724F"/>
    <w:rsid w:val="007079D9"/>
    <w:rsid w:val="00707CD0"/>
    <w:rsid w:val="00707FF6"/>
    <w:rsid w:val="00710DBE"/>
    <w:rsid w:val="00710F1A"/>
    <w:rsid w:val="00711263"/>
    <w:rsid w:val="0071152C"/>
    <w:rsid w:val="00711C86"/>
    <w:rsid w:val="00712291"/>
    <w:rsid w:val="00712306"/>
    <w:rsid w:val="007135AA"/>
    <w:rsid w:val="00713648"/>
    <w:rsid w:val="0071375B"/>
    <w:rsid w:val="007139B9"/>
    <w:rsid w:val="00713BA6"/>
    <w:rsid w:val="0071445F"/>
    <w:rsid w:val="00714A00"/>
    <w:rsid w:val="00714B16"/>
    <w:rsid w:val="007155B4"/>
    <w:rsid w:val="007158C1"/>
    <w:rsid w:val="0071599C"/>
    <w:rsid w:val="007206AD"/>
    <w:rsid w:val="00720B35"/>
    <w:rsid w:val="0072326D"/>
    <w:rsid w:val="00723537"/>
    <w:rsid w:val="007237C7"/>
    <w:rsid w:val="00723ADD"/>
    <w:rsid w:val="00723E45"/>
    <w:rsid w:val="007241A8"/>
    <w:rsid w:val="007249E5"/>
    <w:rsid w:val="00724C1D"/>
    <w:rsid w:val="00724DF1"/>
    <w:rsid w:val="0072510F"/>
    <w:rsid w:val="00725B7B"/>
    <w:rsid w:val="00725EB8"/>
    <w:rsid w:val="00726061"/>
    <w:rsid w:val="007261FB"/>
    <w:rsid w:val="007262ED"/>
    <w:rsid w:val="007264F2"/>
    <w:rsid w:val="00726B86"/>
    <w:rsid w:val="00726D9E"/>
    <w:rsid w:val="0072763B"/>
    <w:rsid w:val="00727F13"/>
    <w:rsid w:val="00730368"/>
    <w:rsid w:val="00730A33"/>
    <w:rsid w:val="00730B34"/>
    <w:rsid w:val="00731BFF"/>
    <w:rsid w:val="00731C3A"/>
    <w:rsid w:val="00731CB5"/>
    <w:rsid w:val="00733092"/>
    <w:rsid w:val="00733AC5"/>
    <w:rsid w:val="007342D9"/>
    <w:rsid w:val="00735CC2"/>
    <w:rsid w:val="007360A9"/>
    <w:rsid w:val="00736F19"/>
    <w:rsid w:val="0073720A"/>
    <w:rsid w:val="00737FC9"/>
    <w:rsid w:val="00740C19"/>
    <w:rsid w:val="0074114B"/>
    <w:rsid w:val="007421CE"/>
    <w:rsid w:val="00742587"/>
    <w:rsid w:val="007428E1"/>
    <w:rsid w:val="00742B3F"/>
    <w:rsid w:val="00743921"/>
    <w:rsid w:val="00743DE9"/>
    <w:rsid w:val="00744BC9"/>
    <w:rsid w:val="00744F02"/>
    <w:rsid w:val="007450E3"/>
    <w:rsid w:val="00745523"/>
    <w:rsid w:val="00745CBB"/>
    <w:rsid w:val="00746159"/>
    <w:rsid w:val="00746480"/>
    <w:rsid w:val="00746B2F"/>
    <w:rsid w:val="007470EF"/>
    <w:rsid w:val="007475BB"/>
    <w:rsid w:val="00747825"/>
    <w:rsid w:val="00750279"/>
    <w:rsid w:val="00750BA5"/>
    <w:rsid w:val="00751273"/>
    <w:rsid w:val="00751405"/>
    <w:rsid w:val="007519AE"/>
    <w:rsid w:val="00751D72"/>
    <w:rsid w:val="00751F4B"/>
    <w:rsid w:val="00751FB8"/>
    <w:rsid w:val="007520D0"/>
    <w:rsid w:val="0075243D"/>
    <w:rsid w:val="00752571"/>
    <w:rsid w:val="007528D7"/>
    <w:rsid w:val="00753174"/>
    <w:rsid w:val="00753CB0"/>
    <w:rsid w:val="00753D0A"/>
    <w:rsid w:val="00753EA6"/>
    <w:rsid w:val="00753EE1"/>
    <w:rsid w:val="00754391"/>
    <w:rsid w:val="007559A3"/>
    <w:rsid w:val="00755FD8"/>
    <w:rsid w:val="0075654C"/>
    <w:rsid w:val="0075675E"/>
    <w:rsid w:val="007568B2"/>
    <w:rsid w:val="00756C55"/>
    <w:rsid w:val="00760F55"/>
    <w:rsid w:val="007619C8"/>
    <w:rsid w:val="007620D0"/>
    <w:rsid w:val="00762591"/>
    <w:rsid w:val="0076274B"/>
    <w:rsid w:val="007629BF"/>
    <w:rsid w:val="00762A50"/>
    <w:rsid w:val="00762CBA"/>
    <w:rsid w:val="00763360"/>
    <w:rsid w:val="00763673"/>
    <w:rsid w:val="0076368C"/>
    <w:rsid w:val="007636B3"/>
    <w:rsid w:val="00763832"/>
    <w:rsid w:val="00763AC0"/>
    <w:rsid w:val="00763C06"/>
    <w:rsid w:val="0076415C"/>
    <w:rsid w:val="00764846"/>
    <w:rsid w:val="0076559B"/>
    <w:rsid w:val="0076634E"/>
    <w:rsid w:val="00770EE1"/>
    <w:rsid w:val="00770FE5"/>
    <w:rsid w:val="00771D43"/>
    <w:rsid w:val="00772A4F"/>
    <w:rsid w:val="00773537"/>
    <w:rsid w:val="0077376B"/>
    <w:rsid w:val="007738B8"/>
    <w:rsid w:val="00773B8A"/>
    <w:rsid w:val="00774491"/>
    <w:rsid w:val="0077483D"/>
    <w:rsid w:val="00774ABC"/>
    <w:rsid w:val="00774E16"/>
    <w:rsid w:val="007753B7"/>
    <w:rsid w:val="007757B3"/>
    <w:rsid w:val="00775BDA"/>
    <w:rsid w:val="00775C72"/>
    <w:rsid w:val="00775E7B"/>
    <w:rsid w:val="00776873"/>
    <w:rsid w:val="007770AF"/>
    <w:rsid w:val="00777358"/>
    <w:rsid w:val="0077769C"/>
    <w:rsid w:val="007778EA"/>
    <w:rsid w:val="007800BB"/>
    <w:rsid w:val="0078156D"/>
    <w:rsid w:val="00782787"/>
    <w:rsid w:val="00782D82"/>
    <w:rsid w:val="00783382"/>
    <w:rsid w:val="007842B0"/>
    <w:rsid w:val="007842D8"/>
    <w:rsid w:val="007845C9"/>
    <w:rsid w:val="00784816"/>
    <w:rsid w:val="0078495F"/>
    <w:rsid w:val="00784A6B"/>
    <w:rsid w:val="00784B58"/>
    <w:rsid w:val="0078586D"/>
    <w:rsid w:val="00785B7F"/>
    <w:rsid w:val="00785E54"/>
    <w:rsid w:val="007863D5"/>
    <w:rsid w:val="00787D91"/>
    <w:rsid w:val="007908BC"/>
    <w:rsid w:val="00790AD3"/>
    <w:rsid w:val="00791651"/>
    <w:rsid w:val="00791853"/>
    <w:rsid w:val="00792635"/>
    <w:rsid w:val="00794258"/>
    <w:rsid w:val="007943E1"/>
    <w:rsid w:val="00795661"/>
    <w:rsid w:val="0079601B"/>
    <w:rsid w:val="00796043"/>
    <w:rsid w:val="007960C2"/>
    <w:rsid w:val="00796248"/>
    <w:rsid w:val="00796366"/>
    <w:rsid w:val="0079758F"/>
    <w:rsid w:val="007A0009"/>
    <w:rsid w:val="007A0016"/>
    <w:rsid w:val="007A05D1"/>
    <w:rsid w:val="007A07CF"/>
    <w:rsid w:val="007A0F1C"/>
    <w:rsid w:val="007A1578"/>
    <w:rsid w:val="007A181F"/>
    <w:rsid w:val="007A1C67"/>
    <w:rsid w:val="007A1FB0"/>
    <w:rsid w:val="007A377A"/>
    <w:rsid w:val="007A387C"/>
    <w:rsid w:val="007A3AA5"/>
    <w:rsid w:val="007A44E1"/>
    <w:rsid w:val="007A46C4"/>
    <w:rsid w:val="007A4FB3"/>
    <w:rsid w:val="007A5999"/>
    <w:rsid w:val="007A5FB9"/>
    <w:rsid w:val="007A6280"/>
    <w:rsid w:val="007A6FFE"/>
    <w:rsid w:val="007A7921"/>
    <w:rsid w:val="007B022B"/>
    <w:rsid w:val="007B0B87"/>
    <w:rsid w:val="007B0EE6"/>
    <w:rsid w:val="007B17B7"/>
    <w:rsid w:val="007B1AB0"/>
    <w:rsid w:val="007B28BB"/>
    <w:rsid w:val="007B2E23"/>
    <w:rsid w:val="007B35D1"/>
    <w:rsid w:val="007B3676"/>
    <w:rsid w:val="007B38BB"/>
    <w:rsid w:val="007B39C8"/>
    <w:rsid w:val="007B41F7"/>
    <w:rsid w:val="007B4721"/>
    <w:rsid w:val="007B4CB8"/>
    <w:rsid w:val="007B5A62"/>
    <w:rsid w:val="007B5CD1"/>
    <w:rsid w:val="007B695C"/>
    <w:rsid w:val="007B7C16"/>
    <w:rsid w:val="007C1D31"/>
    <w:rsid w:val="007C249C"/>
    <w:rsid w:val="007C2704"/>
    <w:rsid w:val="007C3495"/>
    <w:rsid w:val="007C4249"/>
    <w:rsid w:val="007C4F0B"/>
    <w:rsid w:val="007C5928"/>
    <w:rsid w:val="007C5A6A"/>
    <w:rsid w:val="007C5C53"/>
    <w:rsid w:val="007C5E1B"/>
    <w:rsid w:val="007C6381"/>
    <w:rsid w:val="007C6719"/>
    <w:rsid w:val="007C6DB8"/>
    <w:rsid w:val="007C7118"/>
    <w:rsid w:val="007D0349"/>
    <w:rsid w:val="007D0562"/>
    <w:rsid w:val="007D1962"/>
    <w:rsid w:val="007D2983"/>
    <w:rsid w:val="007D2C73"/>
    <w:rsid w:val="007D3001"/>
    <w:rsid w:val="007D3FAC"/>
    <w:rsid w:val="007D49E7"/>
    <w:rsid w:val="007D4B43"/>
    <w:rsid w:val="007D4DE3"/>
    <w:rsid w:val="007D648C"/>
    <w:rsid w:val="007D6941"/>
    <w:rsid w:val="007D6C08"/>
    <w:rsid w:val="007D6C14"/>
    <w:rsid w:val="007D7639"/>
    <w:rsid w:val="007D7BD4"/>
    <w:rsid w:val="007D7DF4"/>
    <w:rsid w:val="007D7F2B"/>
    <w:rsid w:val="007E0AB5"/>
    <w:rsid w:val="007E0E9E"/>
    <w:rsid w:val="007E1974"/>
    <w:rsid w:val="007E1A0A"/>
    <w:rsid w:val="007E227F"/>
    <w:rsid w:val="007E231A"/>
    <w:rsid w:val="007E2F20"/>
    <w:rsid w:val="007E4007"/>
    <w:rsid w:val="007E42DD"/>
    <w:rsid w:val="007E46B2"/>
    <w:rsid w:val="007E496B"/>
    <w:rsid w:val="007E4D46"/>
    <w:rsid w:val="007E4F78"/>
    <w:rsid w:val="007E50DB"/>
    <w:rsid w:val="007E5842"/>
    <w:rsid w:val="007E5B10"/>
    <w:rsid w:val="007E69D2"/>
    <w:rsid w:val="007E6B6B"/>
    <w:rsid w:val="007E7090"/>
    <w:rsid w:val="007E7355"/>
    <w:rsid w:val="007E74E9"/>
    <w:rsid w:val="007E77F9"/>
    <w:rsid w:val="007E7932"/>
    <w:rsid w:val="007E7CA2"/>
    <w:rsid w:val="007F00B0"/>
    <w:rsid w:val="007F028C"/>
    <w:rsid w:val="007F09C2"/>
    <w:rsid w:val="007F0FC7"/>
    <w:rsid w:val="007F12E8"/>
    <w:rsid w:val="007F1C97"/>
    <w:rsid w:val="007F297D"/>
    <w:rsid w:val="007F32B6"/>
    <w:rsid w:val="007F3839"/>
    <w:rsid w:val="007F3AF6"/>
    <w:rsid w:val="007F3C73"/>
    <w:rsid w:val="007F3D97"/>
    <w:rsid w:val="007F43C5"/>
    <w:rsid w:val="007F483D"/>
    <w:rsid w:val="007F4A82"/>
    <w:rsid w:val="007F4DBA"/>
    <w:rsid w:val="007F5574"/>
    <w:rsid w:val="007F57BF"/>
    <w:rsid w:val="007F6F56"/>
    <w:rsid w:val="007F6FE4"/>
    <w:rsid w:val="007F7924"/>
    <w:rsid w:val="00800D99"/>
    <w:rsid w:val="00801198"/>
    <w:rsid w:val="00801427"/>
    <w:rsid w:val="008022B9"/>
    <w:rsid w:val="00802A6A"/>
    <w:rsid w:val="00802EB1"/>
    <w:rsid w:val="0080360E"/>
    <w:rsid w:val="00803B63"/>
    <w:rsid w:val="00803CFF"/>
    <w:rsid w:val="00804065"/>
    <w:rsid w:val="0080498C"/>
    <w:rsid w:val="00804A35"/>
    <w:rsid w:val="00804B6C"/>
    <w:rsid w:val="008055AE"/>
    <w:rsid w:val="00806095"/>
    <w:rsid w:val="00806A47"/>
    <w:rsid w:val="00806DAD"/>
    <w:rsid w:val="00807036"/>
    <w:rsid w:val="0080716F"/>
    <w:rsid w:val="008073C6"/>
    <w:rsid w:val="008077C9"/>
    <w:rsid w:val="00810874"/>
    <w:rsid w:val="0081146B"/>
    <w:rsid w:val="00811A6A"/>
    <w:rsid w:val="00811F42"/>
    <w:rsid w:val="008124F8"/>
    <w:rsid w:val="008125F6"/>
    <w:rsid w:val="00812EE6"/>
    <w:rsid w:val="00813B61"/>
    <w:rsid w:val="00813D63"/>
    <w:rsid w:val="00814580"/>
    <w:rsid w:val="00814D96"/>
    <w:rsid w:val="00815CF7"/>
    <w:rsid w:val="00816413"/>
    <w:rsid w:val="0081659A"/>
    <w:rsid w:val="00816624"/>
    <w:rsid w:val="0081681B"/>
    <w:rsid w:val="00816C1D"/>
    <w:rsid w:val="00816DF6"/>
    <w:rsid w:val="00817D41"/>
    <w:rsid w:val="00817E89"/>
    <w:rsid w:val="00820356"/>
    <w:rsid w:val="008206F0"/>
    <w:rsid w:val="00820A24"/>
    <w:rsid w:val="00820FE7"/>
    <w:rsid w:val="00821908"/>
    <w:rsid w:val="00821938"/>
    <w:rsid w:val="00821DCB"/>
    <w:rsid w:val="00821E1B"/>
    <w:rsid w:val="00822250"/>
    <w:rsid w:val="00822377"/>
    <w:rsid w:val="00822A1F"/>
    <w:rsid w:val="00822AA5"/>
    <w:rsid w:val="00823FB9"/>
    <w:rsid w:val="0082413F"/>
    <w:rsid w:val="00824779"/>
    <w:rsid w:val="0082498F"/>
    <w:rsid w:val="00826327"/>
    <w:rsid w:val="008263BB"/>
    <w:rsid w:val="00826E36"/>
    <w:rsid w:val="0082785D"/>
    <w:rsid w:val="00830278"/>
    <w:rsid w:val="0083077E"/>
    <w:rsid w:val="00830908"/>
    <w:rsid w:val="00830B97"/>
    <w:rsid w:val="008315F6"/>
    <w:rsid w:val="008316AC"/>
    <w:rsid w:val="008319FC"/>
    <w:rsid w:val="00831B37"/>
    <w:rsid w:val="00831D2D"/>
    <w:rsid w:val="0083263C"/>
    <w:rsid w:val="00832AFF"/>
    <w:rsid w:val="00833907"/>
    <w:rsid w:val="00833F2A"/>
    <w:rsid w:val="008343E9"/>
    <w:rsid w:val="00834825"/>
    <w:rsid w:val="008350A7"/>
    <w:rsid w:val="008362A0"/>
    <w:rsid w:val="008369A0"/>
    <w:rsid w:val="00836AED"/>
    <w:rsid w:val="00837253"/>
    <w:rsid w:val="00837B72"/>
    <w:rsid w:val="00837FBD"/>
    <w:rsid w:val="0084003D"/>
    <w:rsid w:val="0084108E"/>
    <w:rsid w:val="00842349"/>
    <w:rsid w:val="008424BC"/>
    <w:rsid w:val="008436D4"/>
    <w:rsid w:val="0084383D"/>
    <w:rsid w:val="008441F5"/>
    <w:rsid w:val="0084429B"/>
    <w:rsid w:val="00844AA1"/>
    <w:rsid w:val="008451C7"/>
    <w:rsid w:val="00845365"/>
    <w:rsid w:val="008454F9"/>
    <w:rsid w:val="008461CB"/>
    <w:rsid w:val="0084659B"/>
    <w:rsid w:val="00846B08"/>
    <w:rsid w:val="00847587"/>
    <w:rsid w:val="00847741"/>
    <w:rsid w:val="00847BB7"/>
    <w:rsid w:val="008501C0"/>
    <w:rsid w:val="00850DA8"/>
    <w:rsid w:val="008512C0"/>
    <w:rsid w:val="00851669"/>
    <w:rsid w:val="00851887"/>
    <w:rsid w:val="00851B58"/>
    <w:rsid w:val="00851C92"/>
    <w:rsid w:val="008526BC"/>
    <w:rsid w:val="00852D3D"/>
    <w:rsid w:val="008535EA"/>
    <w:rsid w:val="00853F94"/>
    <w:rsid w:val="0085431C"/>
    <w:rsid w:val="00854FD7"/>
    <w:rsid w:val="008553C1"/>
    <w:rsid w:val="00855CC7"/>
    <w:rsid w:val="008562BD"/>
    <w:rsid w:val="0085776B"/>
    <w:rsid w:val="008578EA"/>
    <w:rsid w:val="008602E0"/>
    <w:rsid w:val="0086032C"/>
    <w:rsid w:val="00861282"/>
    <w:rsid w:val="008616CE"/>
    <w:rsid w:val="0086262D"/>
    <w:rsid w:val="0086302E"/>
    <w:rsid w:val="008631CC"/>
    <w:rsid w:val="00863436"/>
    <w:rsid w:val="008636A7"/>
    <w:rsid w:val="00863BDB"/>
    <w:rsid w:val="0086407F"/>
    <w:rsid w:val="008644AE"/>
    <w:rsid w:val="008646B0"/>
    <w:rsid w:val="0086655F"/>
    <w:rsid w:val="0086693D"/>
    <w:rsid w:val="00866B68"/>
    <w:rsid w:val="00867745"/>
    <w:rsid w:val="0087067F"/>
    <w:rsid w:val="00872299"/>
    <w:rsid w:val="0087383C"/>
    <w:rsid w:val="00873A04"/>
    <w:rsid w:val="00873DD1"/>
    <w:rsid w:val="00874396"/>
    <w:rsid w:val="0087514B"/>
    <w:rsid w:val="008779FC"/>
    <w:rsid w:val="00877AC5"/>
    <w:rsid w:val="00877F61"/>
    <w:rsid w:val="008806DF"/>
    <w:rsid w:val="00880DD0"/>
    <w:rsid w:val="00881C86"/>
    <w:rsid w:val="00881CC7"/>
    <w:rsid w:val="00881EA0"/>
    <w:rsid w:val="00881F9C"/>
    <w:rsid w:val="00882180"/>
    <w:rsid w:val="008822CA"/>
    <w:rsid w:val="0088240C"/>
    <w:rsid w:val="00882A5A"/>
    <w:rsid w:val="00883177"/>
    <w:rsid w:val="00883700"/>
    <w:rsid w:val="00883720"/>
    <w:rsid w:val="00884007"/>
    <w:rsid w:val="00884805"/>
    <w:rsid w:val="008856EA"/>
    <w:rsid w:val="0088572B"/>
    <w:rsid w:val="00885C0C"/>
    <w:rsid w:val="008868FC"/>
    <w:rsid w:val="00886E41"/>
    <w:rsid w:val="008871DE"/>
    <w:rsid w:val="008873B2"/>
    <w:rsid w:val="00887D5D"/>
    <w:rsid w:val="0089076D"/>
    <w:rsid w:val="00891120"/>
    <w:rsid w:val="00891616"/>
    <w:rsid w:val="00891B7A"/>
    <w:rsid w:val="00891B8B"/>
    <w:rsid w:val="00892B9A"/>
    <w:rsid w:val="008930D0"/>
    <w:rsid w:val="0089360F"/>
    <w:rsid w:val="00894DED"/>
    <w:rsid w:val="00894F1C"/>
    <w:rsid w:val="00895817"/>
    <w:rsid w:val="00895856"/>
    <w:rsid w:val="008959E9"/>
    <w:rsid w:val="00895C64"/>
    <w:rsid w:val="008965AA"/>
    <w:rsid w:val="008A1374"/>
    <w:rsid w:val="008A1D93"/>
    <w:rsid w:val="008A24E3"/>
    <w:rsid w:val="008A3939"/>
    <w:rsid w:val="008A3A4F"/>
    <w:rsid w:val="008A42E3"/>
    <w:rsid w:val="008A46C6"/>
    <w:rsid w:val="008A49F9"/>
    <w:rsid w:val="008A4E09"/>
    <w:rsid w:val="008A5169"/>
    <w:rsid w:val="008A571A"/>
    <w:rsid w:val="008A5BF8"/>
    <w:rsid w:val="008A5DD7"/>
    <w:rsid w:val="008A61A8"/>
    <w:rsid w:val="008A723C"/>
    <w:rsid w:val="008A798D"/>
    <w:rsid w:val="008A7B60"/>
    <w:rsid w:val="008A7E5B"/>
    <w:rsid w:val="008B0354"/>
    <w:rsid w:val="008B04E3"/>
    <w:rsid w:val="008B0802"/>
    <w:rsid w:val="008B0B66"/>
    <w:rsid w:val="008B0B92"/>
    <w:rsid w:val="008B2012"/>
    <w:rsid w:val="008B2408"/>
    <w:rsid w:val="008B2655"/>
    <w:rsid w:val="008B278A"/>
    <w:rsid w:val="008B2CF9"/>
    <w:rsid w:val="008B3335"/>
    <w:rsid w:val="008B3392"/>
    <w:rsid w:val="008B3530"/>
    <w:rsid w:val="008B42ED"/>
    <w:rsid w:val="008B47AF"/>
    <w:rsid w:val="008B4C22"/>
    <w:rsid w:val="008B4E53"/>
    <w:rsid w:val="008B5BAA"/>
    <w:rsid w:val="008B6845"/>
    <w:rsid w:val="008B6C35"/>
    <w:rsid w:val="008B6D71"/>
    <w:rsid w:val="008B6D7F"/>
    <w:rsid w:val="008B70B5"/>
    <w:rsid w:val="008B70E9"/>
    <w:rsid w:val="008B70FF"/>
    <w:rsid w:val="008B7471"/>
    <w:rsid w:val="008B7914"/>
    <w:rsid w:val="008B7B5E"/>
    <w:rsid w:val="008C0063"/>
    <w:rsid w:val="008C031C"/>
    <w:rsid w:val="008C06E0"/>
    <w:rsid w:val="008C0B14"/>
    <w:rsid w:val="008C0E88"/>
    <w:rsid w:val="008C25AF"/>
    <w:rsid w:val="008C29AD"/>
    <w:rsid w:val="008C2CA6"/>
    <w:rsid w:val="008C3A97"/>
    <w:rsid w:val="008C498E"/>
    <w:rsid w:val="008C57EE"/>
    <w:rsid w:val="008C5B0B"/>
    <w:rsid w:val="008C7124"/>
    <w:rsid w:val="008C718B"/>
    <w:rsid w:val="008C76C5"/>
    <w:rsid w:val="008C7F69"/>
    <w:rsid w:val="008D0123"/>
    <w:rsid w:val="008D01BD"/>
    <w:rsid w:val="008D05F8"/>
    <w:rsid w:val="008D08AD"/>
    <w:rsid w:val="008D0A24"/>
    <w:rsid w:val="008D0C93"/>
    <w:rsid w:val="008D14B5"/>
    <w:rsid w:val="008D227A"/>
    <w:rsid w:val="008D27D2"/>
    <w:rsid w:val="008D352A"/>
    <w:rsid w:val="008D3CC0"/>
    <w:rsid w:val="008D4C5B"/>
    <w:rsid w:val="008D4CCA"/>
    <w:rsid w:val="008D5059"/>
    <w:rsid w:val="008D5772"/>
    <w:rsid w:val="008D6654"/>
    <w:rsid w:val="008D6B62"/>
    <w:rsid w:val="008D6E36"/>
    <w:rsid w:val="008D736A"/>
    <w:rsid w:val="008D788B"/>
    <w:rsid w:val="008D7BCD"/>
    <w:rsid w:val="008D7DF2"/>
    <w:rsid w:val="008E0027"/>
    <w:rsid w:val="008E098F"/>
    <w:rsid w:val="008E0C2A"/>
    <w:rsid w:val="008E11EF"/>
    <w:rsid w:val="008E13D5"/>
    <w:rsid w:val="008E1EDB"/>
    <w:rsid w:val="008E2033"/>
    <w:rsid w:val="008E255A"/>
    <w:rsid w:val="008E2E0F"/>
    <w:rsid w:val="008E302D"/>
    <w:rsid w:val="008E34FD"/>
    <w:rsid w:val="008E3F77"/>
    <w:rsid w:val="008E4589"/>
    <w:rsid w:val="008E4A69"/>
    <w:rsid w:val="008E4E84"/>
    <w:rsid w:val="008E6ED3"/>
    <w:rsid w:val="008E747F"/>
    <w:rsid w:val="008E793C"/>
    <w:rsid w:val="008E7AB2"/>
    <w:rsid w:val="008F0F3A"/>
    <w:rsid w:val="008F194A"/>
    <w:rsid w:val="008F1D44"/>
    <w:rsid w:val="008F1EE6"/>
    <w:rsid w:val="008F271C"/>
    <w:rsid w:val="008F273E"/>
    <w:rsid w:val="008F3D6F"/>
    <w:rsid w:val="008F40AC"/>
    <w:rsid w:val="008F4223"/>
    <w:rsid w:val="008F49B5"/>
    <w:rsid w:val="008F4BB1"/>
    <w:rsid w:val="008F5F4E"/>
    <w:rsid w:val="008F7081"/>
    <w:rsid w:val="008F7294"/>
    <w:rsid w:val="008F738E"/>
    <w:rsid w:val="008F748A"/>
    <w:rsid w:val="008F79CB"/>
    <w:rsid w:val="008F7FF8"/>
    <w:rsid w:val="00901505"/>
    <w:rsid w:val="00901DEC"/>
    <w:rsid w:val="009021AF"/>
    <w:rsid w:val="0090231D"/>
    <w:rsid w:val="009040CE"/>
    <w:rsid w:val="009041C3"/>
    <w:rsid w:val="009043DF"/>
    <w:rsid w:val="009048E5"/>
    <w:rsid w:val="0090495E"/>
    <w:rsid w:val="00904A46"/>
    <w:rsid w:val="00904DFF"/>
    <w:rsid w:val="00904F76"/>
    <w:rsid w:val="00906D30"/>
    <w:rsid w:val="0090706A"/>
    <w:rsid w:val="009070EB"/>
    <w:rsid w:val="00907420"/>
    <w:rsid w:val="00910818"/>
    <w:rsid w:val="009112FF"/>
    <w:rsid w:val="00912CE1"/>
    <w:rsid w:val="00913352"/>
    <w:rsid w:val="0091435D"/>
    <w:rsid w:val="00914800"/>
    <w:rsid w:val="0091483E"/>
    <w:rsid w:val="00916C9A"/>
    <w:rsid w:val="00917AEB"/>
    <w:rsid w:val="00920F55"/>
    <w:rsid w:val="00922302"/>
    <w:rsid w:val="0092282C"/>
    <w:rsid w:val="009233C6"/>
    <w:rsid w:val="009236D3"/>
    <w:rsid w:val="00923A7F"/>
    <w:rsid w:val="009247BF"/>
    <w:rsid w:val="009251A9"/>
    <w:rsid w:val="00925AE2"/>
    <w:rsid w:val="00926294"/>
    <w:rsid w:val="009269C4"/>
    <w:rsid w:val="00927C6C"/>
    <w:rsid w:val="00927FDD"/>
    <w:rsid w:val="00930528"/>
    <w:rsid w:val="00930788"/>
    <w:rsid w:val="009308BC"/>
    <w:rsid w:val="00930A2A"/>
    <w:rsid w:val="009321D9"/>
    <w:rsid w:val="0093236D"/>
    <w:rsid w:val="00932B6F"/>
    <w:rsid w:val="009331C1"/>
    <w:rsid w:val="00933537"/>
    <w:rsid w:val="009339B2"/>
    <w:rsid w:val="00933ACF"/>
    <w:rsid w:val="00933B9A"/>
    <w:rsid w:val="00934535"/>
    <w:rsid w:val="009359BF"/>
    <w:rsid w:val="009359D2"/>
    <w:rsid w:val="00935EEF"/>
    <w:rsid w:val="009364EB"/>
    <w:rsid w:val="009369BE"/>
    <w:rsid w:val="00937236"/>
    <w:rsid w:val="009372F0"/>
    <w:rsid w:val="009373E8"/>
    <w:rsid w:val="00937595"/>
    <w:rsid w:val="0093767E"/>
    <w:rsid w:val="0094013C"/>
    <w:rsid w:val="00940547"/>
    <w:rsid w:val="0094098D"/>
    <w:rsid w:val="00942F3F"/>
    <w:rsid w:val="00943D75"/>
    <w:rsid w:val="00943DD5"/>
    <w:rsid w:val="009441AF"/>
    <w:rsid w:val="00944FA4"/>
    <w:rsid w:val="0094503B"/>
    <w:rsid w:val="0094511C"/>
    <w:rsid w:val="0094543E"/>
    <w:rsid w:val="00945A82"/>
    <w:rsid w:val="00945BF9"/>
    <w:rsid w:val="00945CFB"/>
    <w:rsid w:val="00946017"/>
    <w:rsid w:val="00946686"/>
    <w:rsid w:val="00946D86"/>
    <w:rsid w:val="00946F8A"/>
    <w:rsid w:val="00947EBB"/>
    <w:rsid w:val="009503E9"/>
    <w:rsid w:val="00950612"/>
    <w:rsid w:val="00950744"/>
    <w:rsid w:val="00950A8E"/>
    <w:rsid w:val="00951CD5"/>
    <w:rsid w:val="0095276D"/>
    <w:rsid w:val="00952A3C"/>
    <w:rsid w:val="00952E7F"/>
    <w:rsid w:val="009531BF"/>
    <w:rsid w:val="009534AD"/>
    <w:rsid w:val="00954325"/>
    <w:rsid w:val="00954370"/>
    <w:rsid w:val="009547EC"/>
    <w:rsid w:val="00955623"/>
    <w:rsid w:val="0095581E"/>
    <w:rsid w:val="009569B2"/>
    <w:rsid w:val="00956BD0"/>
    <w:rsid w:val="009571EA"/>
    <w:rsid w:val="009574AB"/>
    <w:rsid w:val="009575AF"/>
    <w:rsid w:val="00957CB2"/>
    <w:rsid w:val="00957F16"/>
    <w:rsid w:val="00960135"/>
    <w:rsid w:val="00960828"/>
    <w:rsid w:val="00960EBA"/>
    <w:rsid w:val="0096116A"/>
    <w:rsid w:val="00961BEF"/>
    <w:rsid w:val="0096214F"/>
    <w:rsid w:val="009624C1"/>
    <w:rsid w:val="00962C54"/>
    <w:rsid w:val="0096361A"/>
    <w:rsid w:val="00963826"/>
    <w:rsid w:val="00963947"/>
    <w:rsid w:val="009639F5"/>
    <w:rsid w:val="00963B13"/>
    <w:rsid w:val="00963C58"/>
    <w:rsid w:val="0096471B"/>
    <w:rsid w:val="00964D78"/>
    <w:rsid w:val="009651A7"/>
    <w:rsid w:val="009655A4"/>
    <w:rsid w:val="00967357"/>
    <w:rsid w:val="0096791C"/>
    <w:rsid w:val="00970161"/>
    <w:rsid w:val="009716DB"/>
    <w:rsid w:val="009718C6"/>
    <w:rsid w:val="00971B2B"/>
    <w:rsid w:val="00971CFA"/>
    <w:rsid w:val="00972E7A"/>
    <w:rsid w:val="00973267"/>
    <w:rsid w:val="00973985"/>
    <w:rsid w:val="009739B7"/>
    <w:rsid w:val="00974A5A"/>
    <w:rsid w:val="00975755"/>
    <w:rsid w:val="009759A0"/>
    <w:rsid w:val="009767A6"/>
    <w:rsid w:val="00976EE0"/>
    <w:rsid w:val="00977323"/>
    <w:rsid w:val="00977B05"/>
    <w:rsid w:val="009804D8"/>
    <w:rsid w:val="00980E48"/>
    <w:rsid w:val="00981C92"/>
    <w:rsid w:val="00981EB3"/>
    <w:rsid w:val="0098245B"/>
    <w:rsid w:val="00982463"/>
    <w:rsid w:val="0098299C"/>
    <w:rsid w:val="00982B52"/>
    <w:rsid w:val="009833E8"/>
    <w:rsid w:val="0098421F"/>
    <w:rsid w:val="0098447E"/>
    <w:rsid w:val="00985734"/>
    <w:rsid w:val="0098595B"/>
    <w:rsid w:val="00986574"/>
    <w:rsid w:val="00990057"/>
    <w:rsid w:val="00990541"/>
    <w:rsid w:val="0099074B"/>
    <w:rsid w:val="0099174D"/>
    <w:rsid w:val="00991C7E"/>
    <w:rsid w:val="0099215C"/>
    <w:rsid w:val="009925E3"/>
    <w:rsid w:val="00993DFD"/>
    <w:rsid w:val="00994203"/>
    <w:rsid w:val="0099506C"/>
    <w:rsid w:val="00995151"/>
    <w:rsid w:val="00996AE4"/>
    <w:rsid w:val="00997BE6"/>
    <w:rsid w:val="00997ECE"/>
    <w:rsid w:val="009A0288"/>
    <w:rsid w:val="009A0E49"/>
    <w:rsid w:val="009A104E"/>
    <w:rsid w:val="009A11D9"/>
    <w:rsid w:val="009A12FE"/>
    <w:rsid w:val="009A1655"/>
    <w:rsid w:val="009A1A7E"/>
    <w:rsid w:val="009A23DC"/>
    <w:rsid w:val="009A2626"/>
    <w:rsid w:val="009A353E"/>
    <w:rsid w:val="009A3664"/>
    <w:rsid w:val="009A37A3"/>
    <w:rsid w:val="009A38B9"/>
    <w:rsid w:val="009A4215"/>
    <w:rsid w:val="009A4C6A"/>
    <w:rsid w:val="009A593C"/>
    <w:rsid w:val="009A659A"/>
    <w:rsid w:val="009A6C6A"/>
    <w:rsid w:val="009A7142"/>
    <w:rsid w:val="009B0366"/>
    <w:rsid w:val="009B04EF"/>
    <w:rsid w:val="009B093D"/>
    <w:rsid w:val="009B093F"/>
    <w:rsid w:val="009B0C48"/>
    <w:rsid w:val="009B1706"/>
    <w:rsid w:val="009B2DAB"/>
    <w:rsid w:val="009B37EF"/>
    <w:rsid w:val="009B45F4"/>
    <w:rsid w:val="009B5643"/>
    <w:rsid w:val="009B63EE"/>
    <w:rsid w:val="009B6DE3"/>
    <w:rsid w:val="009B6E42"/>
    <w:rsid w:val="009B70B6"/>
    <w:rsid w:val="009B7DF4"/>
    <w:rsid w:val="009C023F"/>
    <w:rsid w:val="009C0580"/>
    <w:rsid w:val="009C1135"/>
    <w:rsid w:val="009C25BB"/>
    <w:rsid w:val="009C2858"/>
    <w:rsid w:val="009C2900"/>
    <w:rsid w:val="009C2F9F"/>
    <w:rsid w:val="009C3255"/>
    <w:rsid w:val="009C38A5"/>
    <w:rsid w:val="009C3EA7"/>
    <w:rsid w:val="009C44B3"/>
    <w:rsid w:val="009C4E97"/>
    <w:rsid w:val="009C5B53"/>
    <w:rsid w:val="009C617F"/>
    <w:rsid w:val="009C636E"/>
    <w:rsid w:val="009C6C58"/>
    <w:rsid w:val="009C71EA"/>
    <w:rsid w:val="009C73C1"/>
    <w:rsid w:val="009D03BE"/>
    <w:rsid w:val="009D0443"/>
    <w:rsid w:val="009D089E"/>
    <w:rsid w:val="009D1626"/>
    <w:rsid w:val="009D203E"/>
    <w:rsid w:val="009D25DB"/>
    <w:rsid w:val="009D2B23"/>
    <w:rsid w:val="009D3810"/>
    <w:rsid w:val="009D439D"/>
    <w:rsid w:val="009D4429"/>
    <w:rsid w:val="009D449D"/>
    <w:rsid w:val="009D55D8"/>
    <w:rsid w:val="009D5615"/>
    <w:rsid w:val="009D5916"/>
    <w:rsid w:val="009D66F5"/>
    <w:rsid w:val="009D690E"/>
    <w:rsid w:val="009D71E0"/>
    <w:rsid w:val="009D79E7"/>
    <w:rsid w:val="009D7A45"/>
    <w:rsid w:val="009D7D19"/>
    <w:rsid w:val="009E00A7"/>
    <w:rsid w:val="009E047B"/>
    <w:rsid w:val="009E094F"/>
    <w:rsid w:val="009E0AF1"/>
    <w:rsid w:val="009E0CD8"/>
    <w:rsid w:val="009E1706"/>
    <w:rsid w:val="009E1C1D"/>
    <w:rsid w:val="009E1CDE"/>
    <w:rsid w:val="009E1FAE"/>
    <w:rsid w:val="009E2A66"/>
    <w:rsid w:val="009E38C1"/>
    <w:rsid w:val="009E3DB3"/>
    <w:rsid w:val="009E4325"/>
    <w:rsid w:val="009E4482"/>
    <w:rsid w:val="009E4D5A"/>
    <w:rsid w:val="009E4D9A"/>
    <w:rsid w:val="009E4F93"/>
    <w:rsid w:val="009E6D92"/>
    <w:rsid w:val="009E778B"/>
    <w:rsid w:val="009E7F23"/>
    <w:rsid w:val="009F03FF"/>
    <w:rsid w:val="009F104A"/>
    <w:rsid w:val="009F1653"/>
    <w:rsid w:val="009F1A9C"/>
    <w:rsid w:val="009F1F44"/>
    <w:rsid w:val="009F2436"/>
    <w:rsid w:val="009F2451"/>
    <w:rsid w:val="009F34CB"/>
    <w:rsid w:val="009F3CAC"/>
    <w:rsid w:val="009F3E5A"/>
    <w:rsid w:val="009F448C"/>
    <w:rsid w:val="009F48B2"/>
    <w:rsid w:val="009F53AB"/>
    <w:rsid w:val="009F56B4"/>
    <w:rsid w:val="009F56FE"/>
    <w:rsid w:val="009F5A5C"/>
    <w:rsid w:val="009F7067"/>
    <w:rsid w:val="009F70FB"/>
    <w:rsid w:val="009F772B"/>
    <w:rsid w:val="009F7BBD"/>
    <w:rsid w:val="009F7D75"/>
    <w:rsid w:val="009F7E35"/>
    <w:rsid w:val="009F7E49"/>
    <w:rsid w:val="00A00F69"/>
    <w:rsid w:val="00A01D8E"/>
    <w:rsid w:val="00A01F64"/>
    <w:rsid w:val="00A02649"/>
    <w:rsid w:val="00A03542"/>
    <w:rsid w:val="00A038A4"/>
    <w:rsid w:val="00A040AE"/>
    <w:rsid w:val="00A04B09"/>
    <w:rsid w:val="00A0538E"/>
    <w:rsid w:val="00A058A8"/>
    <w:rsid w:val="00A05D20"/>
    <w:rsid w:val="00A066B1"/>
    <w:rsid w:val="00A066CC"/>
    <w:rsid w:val="00A06A45"/>
    <w:rsid w:val="00A07498"/>
    <w:rsid w:val="00A07780"/>
    <w:rsid w:val="00A07CBC"/>
    <w:rsid w:val="00A07EFA"/>
    <w:rsid w:val="00A1026F"/>
    <w:rsid w:val="00A1057E"/>
    <w:rsid w:val="00A105E8"/>
    <w:rsid w:val="00A11D74"/>
    <w:rsid w:val="00A12549"/>
    <w:rsid w:val="00A1347F"/>
    <w:rsid w:val="00A143EC"/>
    <w:rsid w:val="00A149BB"/>
    <w:rsid w:val="00A160C6"/>
    <w:rsid w:val="00A16820"/>
    <w:rsid w:val="00A1688A"/>
    <w:rsid w:val="00A17CF1"/>
    <w:rsid w:val="00A17EA6"/>
    <w:rsid w:val="00A2007D"/>
    <w:rsid w:val="00A201D4"/>
    <w:rsid w:val="00A207AA"/>
    <w:rsid w:val="00A2162D"/>
    <w:rsid w:val="00A21C7E"/>
    <w:rsid w:val="00A2271A"/>
    <w:rsid w:val="00A234D8"/>
    <w:rsid w:val="00A2360D"/>
    <w:rsid w:val="00A23747"/>
    <w:rsid w:val="00A23B23"/>
    <w:rsid w:val="00A24927"/>
    <w:rsid w:val="00A24AEF"/>
    <w:rsid w:val="00A254FA"/>
    <w:rsid w:val="00A26715"/>
    <w:rsid w:val="00A26C0B"/>
    <w:rsid w:val="00A26FA1"/>
    <w:rsid w:val="00A27CFC"/>
    <w:rsid w:val="00A27D03"/>
    <w:rsid w:val="00A27F53"/>
    <w:rsid w:val="00A3054E"/>
    <w:rsid w:val="00A312A1"/>
    <w:rsid w:val="00A317F7"/>
    <w:rsid w:val="00A31D48"/>
    <w:rsid w:val="00A33229"/>
    <w:rsid w:val="00A33342"/>
    <w:rsid w:val="00A335EE"/>
    <w:rsid w:val="00A342B8"/>
    <w:rsid w:val="00A34502"/>
    <w:rsid w:val="00A3586B"/>
    <w:rsid w:val="00A36132"/>
    <w:rsid w:val="00A3679C"/>
    <w:rsid w:val="00A37312"/>
    <w:rsid w:val="00A379FB"/>
    <w:rsid w:val="00A37A62"/>
    <w:rsid w:val="00A40DF8"/>
    <w:rsid w:val="00A41AC8"/>
    <w:rsid w:val="00A41B69"/>
    <w:rsid w:val="00A41BBB"/>
    <w:rsid w:val="00A4304D"/>
    <w:rsid w:val="00A437FB"/>
    <w:rsid w:val="00A43873"/>
    <w:rsid w:val="00A443BF"/>
    <w:rsid w:val="00A444D5"/>
    <w:rsid w:val="00A44885"/>
    <w:rsid w:val="00A44FCA"/>
    <w:rsid w:val="00A45A28"/>
    <w:rsid w:val="00A45C9E"/>
    <w:rsid w:val="00A468E5"/>
    <w:rsid w:val="00A46CCC"/>
    <w:rsid w:val="00A46D41"/>
    <w:rsid w:val="00A47816"/>
    <w:rsid w:val="00A50708"/>
    <w:rsid w:val="00A50C37"/>
    <w:rsid w:val="00A50DEF"/>
    <w:rsid w:val="00A51934"/>
    <w:rsid w:val="00A51FA7"/>
    <w:rsid w:val="00A52117"/>
    <w:rsid w:val="00A521D0"/>
    <w:rsid w:val="00A5244C"/>
    <w:rsid w:val="00A52566"/>
    <w:rsid w:val="00A5299F"/>
    <w:rsid w:val="00A52A8C"/>
    <w:rsid w:val="00A5313A"/>
    <w:rsid w:val="00A53337"/>
    <w:rsid w:val="00A535AF"/>
    <w:rsid w:val="00A53835"/>
    <w:rsid w:val="00A54523"/>
    <w:rsid w:val="00A54909"/>
    <w:rsid w:val="00A551F9"/>
    <w:rsid w:val="00A55378"/>
    <w:rsid w:val="00A557B3"/>
    <w:rsid w:val="00A55EA7"/>
    <w:rsid w:val="00A5656F"/>
    <w:rsid w:val="00A57814"/>
    <w:rsid w:val="00A57A70"/>
    <w:rsid w:val="00A57AAB"/>
    <w:rsid w:val="00A57C34"/>
    <w:rsid w:val="00A6091C"/>
    <w:rsid w:val="00A614E3"/>
    <w:rsid w:val="00A61BDE"/>
    <w:rsid w:val="00A61C91"/>
    <w:rsid w:val="00A61FB0"/>
    <w:rsid w:val="00A62402"/>
    <w:rsid w:val="00A63008"/>
    <w:rsid w:val="00A63569"/>
    <w:rsid w:val="00A63AE2"/>
    <w:rsid w:val="00A63EFF"/>
    <w:rsid w:val="00A64124"/>
    <w:rsid w:val="00A644E5"/>
    <w:rsid w:val="00A649C1"/>
    <w:rsid w:val="00A64ED7"/>
    <w:rsid w:val="00A65B60"/>
    <w:rsid w:val="00A66A4F"/>
    <w:rsid w:val="00A66FE1"/>
    <w:rsid w:val="00A679C5"/>
    <w:rsid w:val="00A67B2C"/>
    <w:rsid w:val="00A67E6F"/>
    <w:rsid w:val="00A67F04"/>
    <w:rsid w:val="00A7059F"/>
    <w:rsid w:val="00A70A76"/>
    <w:rsid w:val="00A70A7A"/>
    <w:rsid w:val="00A7164D"/>
    <w:rsid w:val="00A716FD"/>
    <w:rsid w:val="00A71993"/>
    <w:rsid w:val="00A71CC0"/>
    <w:rsid w:val="00A723CF"/>
    <w:rsid w:val="00A72B27"/>
    <w:rsid w:val="00A72EFD"/>
    <w:rsid w:val="00A73BE9"/>
    <w:rsid w:val="00A73F3C"/>
    <w:rsid w:val="00A7413D"/>
    <w:rsid w:val="00A74157"/>
    <w:rsid w:val="00A74E65"/>
    <w:rsid w:val="00A7687D"/>
    <w:rsid w:val="00A76EAC"/>
    <w:rsid w:val="00A76F36"/>
    <w:rsid w:val="00A76FDD"/>
    <w:rsid w:val="00A76FE9"/>
    <w:rsid w:val="00A77DAD"/>
    <w:rsid w:val="00A80817"/>
    <w:rsid w:val="00A809F6"/>
    <w:rsid w:val="00A8217B"/>
    <w:rsid w:val="00A821B9"/>
    <w:rsid w:val="00A82595"/>
    <w:rsid w:val="00A82E58"/>
    <w:rsid w:val="00A83B09"/>
    <w:rsid w:val="00A84266"/>
    <w:rsid w:val="00A84E57"/>
    <w:rsid w:val="00A85BE0"/>
    <w:rsid w:val="00A8635C"/>
    <w:rsid w:val="00A86B49"/>
    <w:rsid w:val="00A87AE8"/>
    <w:rsid w:val="00A90A63"/>
    <w:rsid w:val="00A90F19"/>
    <w:rsid w:val="00A9113F"/>
    <w:rsid w:val="00A91284"/>
    <w:rsid w:val="00A914D6"/>
    <w:rsid w:val="00A91C3A"/>
    <w:rsid w:val="00A927A5"/>
    <w:rsid w:val="00A92A80"/>
    <w:rsid w:val="00A93121"/>
    <w:rsid w:val="00A93282"/>
    <w:rsid w:val="00A93984"/>
    <w:rsid w:val="00A93A02"/>
    <w:rsid w:val="00A948AB"/>
    <w:rsid w:val="00A949D2"/>
    <w:rsid w:val="00A95632"/>
    <w:rsid w:val="00A95A55"/>
    <w:rsid w:val="00A95D10"/>
    <w:rsid w:val="00A969EC"/>
    <w:rsid w:val="00A96BE7"/>
    <w:rsid w:val="00A97284"/>
    <w:rsid w:val="00A97636"/>
    <w:rsid w:val="00A97DD2"/>
    <w:rsid w:val="00AA08DD"/>
    <w:rsid w:val="00AA113F"/>
    <w:rsid w:val="00AA1519"/>
    <w:rsid w:val="00AA1EE0"/>
    <w:rsid w:val="00AA29C1"/>
    <w:rsid w:val="00AA2BD2"/>
    <w:rsid w:val="00AA37B4"/>
    <w:rsid w:val="00AA3A4D"/>
    <w:rsid w:val="00AA3A81"/>
    <w:rsid w:val="00AA413C"/>
    <w:rsid w:val="00AA4527"/>
    <w:rsid w:val="00AA5209"/>
    <w:rsid w:val="00AA5BCC"/>
    <w:rsid w:val="00AA641E"/>
    <w:rsid w:val="00AA6B97"/>
    <w:rsid w:val="00AA7638"/>
    <w:rsid w:val="00AA7681"/>
    <w:rsid w:val="00AB04B2"/>
    <w:rsid w:val="00AB0798"/>
    <w:rsid w:val="00AB0A06"/>
    <w:rsid w:val="00AB0E37"/>
    <w:rsid w:val="00AB1AE1"/>
    <w:rsid w:val="00AB28F7"/>
    <w:rsid w:val="00AB2913"/>
    <w:rsid w:val="00AB2D51"/>
    <w:rsid w:val="00AB33A5"/>
    <w:rsid w:val="00AB371B"/>
    <w:rsid w:val="00AB38E8"/>
    <w:rsid w:val="00AB5855"/>
    <w:rsid w:val="00AB5969"/>
    <w:rsid w:val="00AB641B"/>
    <w:rsid w:val="00AB66A8"/>
    <w:rsid w:val="00AB6E7A"/>
    <w:rsid w:val="00AB7ABC"/>
    <w:rsid w:val="00AC030E"/>
    <w:rsid w:val="00AC11F6"/>
    <w:rsid w:val="00AC21A1"/>
    <w:rsid w:val="00AC29EF"/>
    <w:rsid w:val="00AC2D5C"/>
    <w:rsid w:val="00AC3C72"/>
    <w:rsid w:val="00AC3FD2"/>
    <w:rsid w:val="00AC461D"/>
    <w:rsid w:val="00AC5839"/>
    <w:rsid w:val="00AC67B6"/>
    <w:rsid w:val="00AC7084"/>
    <w:rsid w:val="00AC75E2"/>
    <w:rsid w:val="00AC7EC1"/>
    <w:rsid w:val="00AD03AE"/>
    <w:rsid w:val="00AD0553"/>
    <w:rsid w:val="00AD0F61"/>
    <w:rsid w:val="00AD169A"/>
    <w:rsid w:val="00AD1A0A"/>
    <w:rsid w:val="00AD1D03"/>
    <w:rsid w:val="00AD1D0E"/>
    <w:rsid w:val="00AD22DF"/>
    <w:rsid w:val="00AD30CD"/>
    <w:rsid w:val="00AD33B5"/>
    <w:rsid w:val="00AD373B"/>
    <w:rsid w:val="00AD38A3"/>
    <w:rsid w:val="00AD38F8"/>
    <w:rsid w:val="00AD3A79"/>
    <w:rsid w:val="00AD53BB"/>
    <w:rsid w:val="00AD554A"/>
    <w:rsid w:val="00AD5C38"/>
    <w:rsid w:val="00AD5E09"/>
    <w:rsid w:val="00AD637B"/>
    <w:rsid w:val="00AD6C37"/>
    <w:rsid w:val="00AD6DFA"/>
    <w:rsid w:val="00AD7004"/>
    <w:rsid w:val="00AD736C"/>
    <w:rsid w:val="00AD75D1"/>
    <w:rsid w:val="00AD7714"/>
    <w:rsid w:val="00AD7E14"/>
    <w:rsid w:val="00AE012E"/>
    <w:rsid w:val="00AE1963"/>
    <w:rsid w:val="00AE2462"/>
    <w:rsid w:val="00AE2503"/>
    <w:rsid w:val="00AE28B7"/>
    <w:rsid w:val="00AE2913"/>
    <w:rsid w:val="00AE2D04"/>
    <w:rsid w:val="00AE43C0"/>
    <w:rsid w:val="00AE464C"/>
    <w:rsid w:val="00AE4AFB"/>
    <w:rsid w:val="00AE4C08"/>
    <w:rsid w:val="00AE4D3B"/>
    <w:rsid w:val="00AE4DFB"/>
    <w:rsid w:val="00AE55D9"/>
    <w:rsid w:val="00AE5E4B"/>
    <w:rsid w:val="00AE67A1"/>
    <w:rsid w:val="00AE7025"/>
    <w:rsid w:val="00AE71CF"/>
    <w:rsid w:val="00AE77DF"/>
    <w:rsid w:val="00AE7E99"/>
    <w:rsid w:val="00AF0186"/>
    <w:rsid w:val="00AF060D"/>
    <w:rsid w:val="00AF0E15"/>
    <w:rsid w:val="00AF1445"/>
    <w:rsid w:val="00AF1535"/>
    <w:rsid w:val="00AF155C"/>
    <w:rsid w:val="00AF16C1"/>
    <w:rsid w:val="00AF1CAE"/>
    <w:rsid w:val="00AF1DFD"/>
    <w:rsid w:val="00AF1EA2"/>
    <w:rsid w:val="00AF2098"/>
    <w:rsid w:val="00AF26BB"/>
    <w:rsid w:val="00AF2C9A"/>
    <w:rsid w:val="00AF2CCF"/>
    <w:rsid w:val="00AF2E20"/>
    <w:rsid w:val="00AF3905"/>
    <w:rsid w:val="00AF4012"/>
    <w:rsid w:val="00AF44E7"/>
    <w:rsid w:val="00AF4A74"/>
    <w:rsid w:val="00AF4AE8"/>
    <w:rsid w:val="00AF5A55"/>
    <w:rsid w:val="00AF6846"/>
    <w:rsid w:val="00AF6F16"/>
    <w:rsid w:val="00AF7F28"/>
    <w:rsid w:val="00B00C91"/>
    <w:rsid w:val="00B0196A"/>
    <w:rsid w:val="00B02559"/>
    <w:rsid w:val="00B03263"/>
    <w:rsid w:val="00B035EE"/>
    <w:rsid w:val="00B04D29"/>
    <w:rsid w:val="00B05032"/>
    <w:rsid w:val="00B05403"/>
    <w:rsid w:val="00B057C9"/>
    <w:rsid w:val="00B065BB"/>
    <w:rsid w:val="00B06F20"/>
    <w:rsid w:val="00B12823"/>
    <w:rsid w:val="00B12B5D"/>
    <w:rsid w:val="00B12DAA"/>
    <w:rsid w:val="00B142E8"/>
    <w:rsid w:val="00B1441A"/>
    <w:rsid w:val="00B14DDF"/>
    <w:rsid w:val="00B150D8"/>
    <w:rsid w:val="00B15A20"/>
    <w:rsid w:val="00B15A53"/>
    <w:rsid w:val="00B1618A"/>
    <w:rsid w:val="00B161E3"/>
    <w:rsid w:val="00B165E5"/>
    <w:rsid w:val="00B176CB"/>
    <w:rsid w:val="00B17954"/>
    <w:rsid w:val="00B2049C"/>
    <w:rsid w:val="00B20673"/>
    <w:rsid w:val="00B206FA"/>
    <w:rsid w:val="00B21107"/>
    <w:rsid w:val="00B21384"/>
    <w:rsid w:val="00B219DA"/>
    <w:rsid w:val="00B222AE"/>
    <w:rsid w:val="00B22C66"/>
    <w:rsid w:val="00B22C7E"/>
    <w:rsid w:val="00B23428"/>
    <w:rsid w:val="00B2449E"/>
    <w:rsid w:val="00B24E3E"/>
    <w:rsid w:val="00B256C1"/>
    <w:rsid w:val="00B2573A"/>
    <w:rsid w:val="00B25853"/>
    <w:rsid w:val="00B25D77"/>
    <w:rsid w:val="00B260A9"/>
    <w:rsid w:val="00B266F5"/>
    <w:rsid w:val="00B27057"/>
    <w:rsid w:val="00B27801"/>
    <w:rsid w:val="00B2781F"/>
    <w:rsid w:val="00B301F7"/>
    <w:rsid w:val="00B302D0"/>
    <w:rsid w:val="00B31315"/>
    <w:rsid w:val="00B31A11"/>
    <w:rsid w:val="00B32FED"/>
    <w:rsid w:val="00B3421D"/>
    <w:rsid w:val="00B344A8"/>
    <w:rsid w:val="00B352FF"/>
    <w:rsid w:val="00B3574D"/>
    <w:rsid w:val="00B35791"/>
    <w:rsid w:val="00B35F19"/>
    <w:rsid w:val="00B3645B"/>
    <w:rsid w:val="00B36506"/>
    <w:rsid w:val="00B36B63"/>
    <w:rsid w:val="00B37E32"/>
    <w:rsid w:val="00B40B9D"/>
    <w:rsid w:val="00B40DE2"/>
    <w:rsid w:val="00B41A6D"/>
    <w:rsid w:val="00B43465"/>
    <w:rsid w:val="00B435AF"/>
    <w:rsid w:val="00B44C71"/>
    <w:rsid w:val="00B44F34"/>
    <w:rsid w:val="00B45A08"/>
    <w:rsid w:val="00B45C5B"/>
    <w:rsid w:val="00B466F2"/>
    <w:rsid w:val="00B47929"/>
    <w:rsid w:val="00B47A27"/>
    <w:rsid w:val="00B47E87"/>
    <w:rsid w:val="00B5047F"/>
    <w:rsid w:val="00B50AD3"/>
    <w:rsid w:val="00B515A3"/>
    <w:rsid w:val="00B5230A"/>
    <w:rsid w:val="00B52D5F"/>
    <w:rsid w:val="00B52D92"/>
    <w:rsid w:val="00B53EDC"/>
    <w:rsid w:val="00B5400E"/>
    <w:rsid w:val="00B544B8"/>
    <w:rsid w:val="00B546A5"/>
    <w:rsid w:val="00B550FD"/>
    <w:rsid w:val="00B553C8"/>
    <w:rsid w:val="00B562B8"/>
    <w:rsid w:val="00B567DE"/>
    <w:rsid w:val="00B5685E"/>
    <w:rsid w:val="00B571A2"/>
    <w:rsid w:val="00B5741A"/>
    <w:rsid w:val="00B5792B"/>
    <w:rsid w:val="00B579F8"/>
    <w:rsid w:val="00B57ABF"/>
    <w:rsid w:val="00B62C47"/>
    <w:rsid w:val="00B62D0E"/>
    <w:rsid w:val="00B63802"/>
    <w:rsid w:val="00B653D9"/>
    <w:rsid w:val="00B65489"/>
    <w:rsid w:val="00B65CDB"/>
    <w:rsid w:val="00B65E83"/>
    <w:rsid w:val="00B66586"/>
    <w:rsid w:val="00B66B23"/>
    <w:rsid w:val="00B670CD"/>
    <w:rsid w:val="00B704F1"/>
    <w:rsid w:val="00B7070B"/>
    <w:rsid w:val="00B7077B"/>
    <w:rsid w:val="00B70E96"/>
    <w:rsid w:val="00B7105F"/>
    <w:rsid w:val="00B71538"/>
    <w:rsid w:val="00B71D42"/>
    <w:rsid w:val="00B71F04"/>
    <w:rsid w:val="00B71FD9"/>
    <w:rsid w:val="00B72103"/>
    <w:rsid w:val="00B72D88"/>
    <w:rsid w:val="00B72EB5"/>
    <w:rsid w:val="00B7342E"/>
    <w:rsid w:val="00B737A9"/>
    <w:rsid w:val="00B73CF0"/>
    <w:rsid w:val="00B747F7"/>
    <w:rsid w:val="00B7508B"/>
    <w:rsid w:val="00B750A7"/>
    <w:rsid w:val="00B754B3"/>
    <w:rsid w:val="00B755FB"/>
    <w:rsid w:val="00B75A01"/>
    <w:rsid w:val="00B75A42"/>
    <w:rsid w:val="00B75AE7"/>
    <w:rsid w:val="00B760B2"/>
    <w:rsid w:val="00B766A9"/>
    <w:rsid w:val="00B775F0"/>
    <w:rsid w:val="00B777E0"/>
    <w:rsid w:val="00B81509"/>
    <w:rsid w:val="00B8194F"/>
    <w:rsid w:val="00B8275E"/>
    <w:rsid w:val="00B82A8F"/>
    <w:rsid w:val="00B82DDB"/>
    <w:rsid w:val="00B838E1"/>
    <w:rsid w:val="00B83FE3"/>
    <w:rsid w:val="00B843A4"/>
    <w:rsid w:val="00B849FE"/>
    <w:rsid w:val="00B84DBF"/>
    <w:rsid w:val="00B85276"/>
    <w:rsid w:val="00B85CBF"/>
    <w:rsid w:val="00B860CF"/>
    <w:rsid w:val="00B868DC"/>
    <w:rsid w:val="00B86C51"/>
    <w:rsid w:val="00B86EBB"/>
    <w:rsid w:val="00B87C2A"/>
    <w:rsid w:val="00B90497"/>
    <w:rsid w:val="00B9087F"/>
    <w:rsid w:val="00B91843"/>
    <w:rsid w:val="00B926B0"/>
    <w:rsid w:val="00B946BE"/>
    <w:rsid w:val="00B94DED"/>
    <w:rsid w:val="00B95B20"/>
    <w:rsid w:val="00B96EB1"/>
    <w:rsid w:val="00B97697"/>
    <w:rsid w:val="00BA0733"/>
    <w:rsid w:val="00BA0CD3"/>
    <w:rsid w:val="00BA167F"/>
    <w:rsid w:val="00BA1DCD"/>
    <w:rsid w:val="00BA1F19"/>
    <w:rsid w:val="00BA1FB5"/>
    <w:rsid w:val="00BA21A2"/>
    <w:rsid w:val="00BA2433"/>
    <w:rsid w:val="00BA3CB4"/>
    <w:rsid w:val="00BA3E37"/>
    <w:rsid w:val="00BA4536"/>
    <w:rsid w:val="00BA63FC"/>
    <w:rsid w:val="00BA714A"/>
    <w:rsid w:val="00BA7364"/>
    <w:rsid w:val="00BA77A1"/>
    <w:rsid w:val="00BA79F0"/>
    <w:rsid w:val="00BB071D"/>
    <w:rsid w:val="00BB0DEA"/>
    <w:rsid w:val="00BB12E1"/>
    <w:rsid w:val="00BB1FBF"/>
    <w:rsid w:val="00BB2257"/>
    <w:rsid w:val="00BB25F2"/>
    <w:rsid w:val="00BB26C9"/>
    <w:rsid w:val="00BB2874"/>
    <w:rsid w:val="00BB2C16"/>
    <w:rsid w:val="00BB432E"/>
    <w:rsid w:val="00BB482C"/>
    <w:rsid w:val="00BB4DE9"/>
    <w:rsid w:val="00BB5A60"/>
    <w:rsid w:val="00BB5B3F"/>
    <w:rsid w:val="00BB6024"/>
    <w:rsid w:val="00BB6E22"/>
    <w:rsid w:val="00BB7524"/>
    <w:rsid w:val="00BB7863"/>
    <w:rsid w:val="00BC1FDB"/>
    <w:rsid w:val="00BC25E8"/>
    <w:rsid w:val="00BC37EB"/>
    <w:rsid w:val="00BC41E1"/>
    <w:rsid w:val="00BC49B6"/>
    <w:rsid w:val="00BC50EC"/>
    <w:rsid w:val="00BC5E06"/>
    <w:rsid w:val="00BC63ED"/>
    <w:rsid w:val="00BC6B45"/>
    <w:rsid w:val="00BC72B5"/>
    <w:rsid w:val="00BC7A9D"/>
    <w:rsid w:val="00BC7CD6"/>
    <w:rsid w:val="00BD094E"/>
    <w:rsid w:val="00BD09E6"/>
    <w:rsid w:val="00BD11D1"/>
    <w:rsid w:val="00BD18E0"/>
    <w:rsid w:val="00BD1961"/>
    <w:rsid w:val="00BD229C"/>
    <w:rsid w:val="00BD2589"/>
    <w:rsid w:val="00BD2D9C"/>
    <w:rsid w:val="00BD2DE2"/>
    <w:rsid w:val="00BD337F"/>
    <w:rsid w:val="00BD3C58"/>
    <w:rsid w:val="00BD433C"/>
    <w:rsid w:val="00BD445A"/>
    <w:rsid w:val="00BD475D"/>
    <w:rsid w:val="00BD5792"/>
    <w:rsid w:val="00BD63D3"/>
    <w:rsid w:val="00BD652B"/>
    <w:rsid w:val="00BD6808"/>
    <w:rsid w:val="00BD75BF"/>
    <w:rsid w:val="00BD794F"/>
    <w:rsid w:val="00BD79D4"/>
    <w:rsid w:val="00BD7D32"/>
    <w:rsid w:val="00BE0959"/>
    <w:rsid w:val="00BE0A27"/>
    <w:rsid w:val="00BE12EF"/>
    <w:rsid w:val="00BE1464"/>
    <w:rsid w:val="00BE1CA6"/>
    <w:rsid w:val="00BE1CC0"/>
    <w:rsid w:val="00BE2496"/>
    <w:rsid w:val="00BE2770"/>
    <w:rsid w:val="00BE305F"/>
    <w:rsid w:val="00BE36D4"/>
    <w:rsid w:val="00BE4997"/>
    <w:rsid w:val="00BE5550"/>
    <w:rsid w:val="00BE5BB7"/>
    <w:rsid w:val="00BE5CFD"/>
    <w:rsid w:val="00BE6CD3"/>
    <w:rsid w:val="00BE7AE5"/>
    <w:rsid w:val="00BF0969"/>
    <w:rsid w:val="00BF1167"/>
    <w:rsid w:val="00BF11FA"/>
    <w:rsid w:val="00BF1531"/>
    <w:rsid w:val="00BF18C8"/>
    <w:rsid w:val="00BF1EC0"/>
    <w:rsid w:val="00BF27D8"/>
    <w:rsid w:val="00BF2867"/>
    <w:rsid w:val="00BF39B5"/>
    <w:rsid w:val="00BF3F47"/>
    <w:rsid w:val="00BF435D"/>
    <w:rsid w:val="00BF468F"/>
    <w:rsid w:val="00BF5172"/>
    <w:rsid w:val="00BF526B"/>
    <w:rsid w:val="00BF559E"/>
    <w:rsid w:val="00BF5CE1"/>
    <w:rsid w:val="00BF5F8A"/>
    <w:rsid w:val="00BF650E"/>
    <w:rsid w:val="00BF6633"/>
    <w:rsid w:val="00BF6BDD"/>
    <w:rsid w:val="00BF7A69"/>
    <w:rsid w:val="00C00118"/>
    <w:rsid w:val="00C007D2"/>
    <w:rsid w:val="00C00943"/>
    <w:rsid w:val="00C00B16"/>
    <w:rsid w:val="00C010CF"/>
    <w:rsid w:val="00C01460"/>
    <w:rsid w:val="00C01DE9"/>
    <w:rsid w:val="00C022A4"/>
    <w:rsid w:val="00C02486"/>
    <w:rsid w:val="00C02BAB"/>
    <w:rsid w:val="00C03737"/>
    <w:rsid w:val="00C03C6D"/>
    <w:rsid w:val="00C049F1"/>
    <w:rsid w:val="00C04EB2"/>
    <w:rsid w:val="00C059C9"/>
    <w:rsid w:val="00C05D1C"/>
    <w:rsid w:val="00C05EA8"/>
    <w:rsid w:val="00C05EC1"/>
    <w:rsid w:val="00C06049"/>
    <w:rsid w:val="00C061F7"/>
    <w:rsid w:val="00C06DC8"/>
    <w:rsid w:val="00C0728D"/>
    <w:rsid w:val="00C10716"/>
    <w:rsid w:val="00C1076F"/>
    <w:rsid w:val="00C1140E"/>
    <w:rsid w:val="00C11640"/>
    <w:rsid w:val="00C12185"/>
    <w:rsid w:val="00C122A4"/>
    <w:rsid w:val="00C12697"/>
    <w:rsid w:val="00C12D07"/>
    <w:rsid w:val="00C12E04"/>
    <w:rsid w:val="00C1439A"/>
    <w:rsid w:val="00C14768"/>
    <w:rsid w:val="00C14C57"/>
    <w:rsid w:val="00C157CE"/>
    <w:rsid w:val="00C15FE5"/>
    <w:rsid w:val="00C17362"/>
    <w:rsid w:val="00C17E09"/>
    <w:rsid w:val="00C17E49"/>
    <w:rsid w:val="00C17F38"/>
    <w:rsid w:val="00C21EF9"/>
    <w:rsid w:val="00C220DE"/>
    <w:rsid w:val="00C230AF"/>
    <w:rsid w:val="00C238F5"/>
    <w:rsid w:val="00C23C3F"/>
    <w:rsid w:val="00C23DB3"/>
    <w:rsid w:val="00C24083"/>
    <w:rsid w:val="00C24199"/>
    <w:rsid w:val="00C2440E"/>
    <w:rsid w:val="00C244C4"/>
    <w:rsid w:val="00C248FA"/>
    <w:rsid w:val="00C254F6"/>
    <w:rsid w:val="00C25E5D"/>
    <w:rsid w:val="00C25E64"/>
    <w:rsid w:val="00C26A14"/>
    <w:rsid w:val="00C26D9F"/>
    <w:rsid w:val="00C26E57"/>
    <w:rsid w:val="00C270BE"/>
    <w:rsid w:val="00C27672"/>
    <w:rsid w:val="00C27F4A"/>
    <w:rsid w:val="00C30F92"/>
    <w:rsid w:val="00C32DC3"/>
    <w:rsid w:val="00C336D1"/>
    <w:rsid w:val="00C339E9"/>
    <w:rsid w:val="00C33DEF"/>
    <w:rsid w:val="00C340A1"/>
    <w:rsid w:val="00C343BB"/>
    <w:rsid w:val="00C34AE9"/>
    <w:rsid w:val="00C35109"/>
    <w:rsid w:val="00C362B6"/>
    <w:rsid w:val="00C36C05"/>
    <w:rsid w:val="00C36DAA"/>
    <w:rsid w:val="00C37AA2"/>
    <w:rsid w:val="00C401D0"/>
    <w:rsid w:val="00C405D5"/>
    <w:rsid w:val="00C40A6C"/>
    <w:rsid w:val="00C4176D"/>
    <w:rsid w:val="00C41B60"/>
    <w:rsid w:val="00C42138"/>
    <w:rsid w:val="00C4241F"/>
    <w:rsid w:val="00C424FF"/>
    <w:rsid w:val="00C429C9"/>
    <w:rsid w:val="00C45F79"/>
    <w:rsid w:val="00C47BFA"/>
    <w:rsid w:val="00C50505"/>
    <w:rsid w:val="00C5082F"/>
    <w:rsid w:val="00C5104D"/>
    <w:rsid w:val="00C51446"/>
    <w:rsid w:val="00C51A4B"/>
    <w:rsid w:val="00C51C41"/>
    <w:rsid w:val="00C52A4A"/>
    <w:rsid w:val="00C52D7E"/>
    <w:rsid w:val="00C53155"/>
    <w:rsid w:val="00C53BA9"/>
    <w:rsid w:val="00C54166"/>
    <w:rsid w:val="00C54A04"/>
    <w:rsid w:val="00C55411"/>
    <w:rsid w:val="00C554B8"/>
    <w:rsid w:val="00C55FAD"/>
    <w:rsid w:val="00C5665D"/>
    <w:rsid w:val="00C56A52"/>
    <w:rsid w:val="00C56AB3"/>
    <w:rsid w:val="00C56D3B"/>
    <w:rsid w:val="00C57837"/>
    <w:rsid w:val="00C57EBF"/>
    <w:rsid w:val="00C6033D"/>
    <w:rsid w:val="00C603D3"/>
    <w:rsid w:val="00C60525"/>
    <w:rsid w:val="00C60F45"/>
    <w:rsid w:val="00C6113F"/>
    <w:rsid w:val="00C619EC"/>
    <w:rsid w:val="00C62680"/>
    <w:rsid w:val="00C627D6"/>
    <w:rsid w:val="00C62DEF"/>
    <w:rsid w:val="00C633EE"/>
    <w:rsid w:val="00C63AC9"/>
    <w:rsid w:val="00C63E42"/>
    <w:rsid w:val="00C63FF4"/>
    <w:rsid w:val="00C6490E"/>
    <w:rsid w:val="00C64A43"/>
    <w:rsid w:val="00C64B64"/>
    <w:rsid w:val="00C66AAD"/>
    <w:rsid w:val="00C66CBA"/>
    <w:rsid w:val="00C66E81"/>
    <w:rsid w:val="00C67878"/>
    <w:rsid w:val="00C6792E"/>
    <w:rsid w:val="00C72667"/>
    <w:rsid w:val="00C726A6"/>
    <w:rsid w:val="00C727F0"/>
    <w:rsid w:val="00C72FCF"/>
    <w:rsid w:val="00C73177"/>
    <w:rsid w:val="00C73FFC"/>
    <w:rsid w:val="00C742B7"/>
    <w:rsid w:val="00C74505"/>
    <w:rsid w:val="00C74DE4"/>
    <w:rsid w:val="00C7598D"/>
    <w:rsid w:val="00C75AB7"/>
    <w:rsid w:val="00C75DBF"/>
    <w:rsid w:val="00C761CA"/>
    <w:rsid w:val="00C7734C"/>
    <w:rsid w:val="00C77B48"/>
    <w:rsid w:val="00C80714"/>
    <w:rsid w:val="00C80836"/>
    <w:rsid w:val="00C80D20"/>
    <w:rsid w:val="00C80FC5"/>
    <w:rsid w:val="00C811E4"/>
    <w:rsid w:val="00C812E5"/>
    <w:rsid w:val="00C81710"/>
    <w:rsid w:val="00C81BF8"/>
    <w:rsid w:val="00C8295D"/>
    <w:rsid w:val="00C829CF"/>
    <w:rsid w:val="00C8329A"/>
    <w:rsid w:val="00C8349A"/>
    <w:rsid w:val="00C84068"/>
    <w:rsid w:val="00C844B9"/>
    <w:rsid w:val="00C85291"/>
    <w:rsid w:val="00C86102"/>
    <w:rsid w:val="00C869F5"/>
    <w:rsid w:val="00C86C57"/>
    <w:rsid w:val="00C87340"/>
    <w:rsid w:val="00C8752F"/>
    <w:rsid w:val="00C877B9"/>
    <w:rsid w:val="00C87E69"/>
    <w:rsid w:val="00C90BD7"/>
    <w:rsid w:val="00C916FC"/>
    <w:rsid w:val="00C91768"/>
    <w:rsid w:val="00C91D7B"/>
    <w:rsid w:val="00C929F6"/>
    <w:rsid w:val="00C92CE0"/>
    <w:rsid w:val="00C92DF6"/>
    <w:rsid w:val="00C92EC9"/>
    <w:rsid w:val="00C933A6"/>
    <w:rsid w:val="00C93AC5"/>
    <w:rsid w:val="00C93DBD"/>
    <w:rsid w:val="00C93E74"/>
    <w:rsid w:val="00C9412A"/>
    <w:rsid w:val="00C9415A"/>
    <w:rsid w:val="00C954E9"/>
    <w:rsid w:val="00C95E1D"/>
    <w:rsid w:val="00C96951"/>
    <w:rsid w:val="00C96AB8"/>
    <w:rsid w:val="00C976F6"/>
    <w:rsid w:val="00C97948"/>
    <w:rsid w:val="00CA0B89"/>
    <w:rsid w:val="00CA10FE"/>
    <w:rsid w:val="00CA11A0"/>
    <w:rsid w:val="00CA25FF"/>
    <w:rsid w:val="00CA2801"/>
    <w:rsid w:val="00CA2872"/>
    <w:rsid w:val="00CA2A8F"/>
    <w:rsid w:val="00CA2D59"/>
    <w:rsid w:val="00CA2EB8"/>
    <w:rsid w:val="00CA3283"/>
    <w:rsid w:val="00CA345B"/>
    <w:rsid w:val="00CA3482"/>
    <w:rsid w:val="00CA40AD"/>
    <w:rsid w:val="00CA430C"/>
    <w:rsid w:val="00CA44BE"/>
    <w:rsid w:val="00CA4BDE"/>
    <w:rsid w:val="00CA4DFB"/>
    <w:rsid w:val="00CA57E0"/>
    <w:rsid w:val="00CA58D0"/>
    <w:rsid w:val="00CA5979"/>
    <w:rsid w:val="00CA5A49"/>
    <w:rsid w:val="00CA5C58"/>
    <w:rsid w:val="00CA66A4"/>
    <w:rsid w:val="00CA703C"/>
    <w:rsid w:val="00CA726D"/>
    <w:rsid w:val="00CB03F8"/>
    <w:rsid w:val="00CB062A"/>
    <w:rsid w:val="00CB08FA"/>
    <w:rsid w:val="00CB0A96"/>
    <w:rsid w:val="00CB0FC8"/>
    <w:rsid w:val="00CB18D2"/>
    <w:rsid w:val="00CB19D0"/>
    <w:rsid w:val="00CB1CD8"/>
    <w:rsid w:val="00CB2DAB"/>
    <w:rsid w:val="00CB3309"/>
    <w:rsid w:val="00CB3659"/>
    <w:rsid w:val="00CB3E52"/>
    <w:rsid w:val="00CB3FDF"/>
    <w:rsid w:val="00CB4BEF"/>
    <w:rsid w:val="00CB6396"/>
    <w:rsid w:val="00CB6D40"/>
    <w:rsid w:val="00CB6F87"/>
    <w:rsid w:val="00CB7584"/>
    <w:rsid w:val="00CB7779"/>
    <w:rsid w:val="00CB78D8"/>
    <w:rsid w:val="00CB7945"/>
    <w:rsid w:val="00CB7CA3"/>
    <w:rsid w:val="00CC046B"/>
    <w:rsid w:val="00CC0A2F"/>
    <w:rsid w:val="00CC0DCC"/>
    <w:rsid w:val="00CC1C73"/>
    <w:rsid w:val="00CC1DBA"/>
    <w:rsid w:val="00CC3DB2"/>
    <w:rsid w:val="00CC43B2"/>
    <w:rsid w:val="00CC537F"/>
    <w:rsid w:val="00CC66DC"/>
    <w:rsid w:val="00CC6982"/>
    <w:rsid w:val="00CC6D3D"/>
    <w:rsid w:val="00CC7758"/>
    <w:rsid w:val="00CC7C66"/>
    <w:rsid w:val="00CD01C2"/>
    <w:rsid w:val="00CD02DE"/>
    <w:rsid w:val="00CD0387"/>
    <w:rsid w:val="00CD05EB"/>
    <w:rsid w:val="00CD1BD9"/>
    <w:rsid w:val="00CD1EC1"/>
    <w:rsid w:val="00CD2490"/>
    <w:rsid w:val="00CD2950"/>
    <w:rsid w:val="00CD434A"/>
    <w:rsid w:val="00CD48A3"/>
    <w:rsid w:val="00CD4FE5"/>
    <w:rsid w:val="00CD5295"/>
    <w:rsid w:val="00CD5A08"/>
    <w:rsid w:val="00CD5AD8"/>
    <w:rsid w:val="00CD6358"/>
    <w:rsid w:val="00CD697D"/>
    <w:rsid w:val="00CD7A32"/>
    <w:rsid w:val="00CE01E1"/>
    <w:rsid w:val="00CE0ECA"/>
    <w:rsid w:val="00CE1102"/>
    <w:rsid w:val="00CE1B72"/>
    <w:rsid w:val="00CE2045"/>
    <w:rsid w:val="00CE227A"/>
    <w:rsid w:val="00CE30DD"/>
    <w:rsid w:val="00CE364C"/>
    <w:rsid w:val="00CE5B3D"/>
    <w:rsid w:val="00CE65DD"/>
    <w:rsid w:val="00CE66EF"/>
    <w:rsid w:val="00CF0A90"/>
    <w:rsid w:val="00CF1108"/>
    <w:rsid w:val="00CF13B1"/>
    <w:rsid w:val="00CF17BA"/>
    <w:rsid w:val="00CF1B90"/>
    <w:rsid w:val="00CF2774"/>
    <w:rsid w:val="00CF289E"/>
    <w:rsid w:val="00CF2EDD"/>
    <w:rsid w:val="00CF30D4"/>
    <w:rsid w:val="00CF30DA"/>
    <w:rsid w:val="00CF3EC3"/>
    <w:rsid w:val="00CF6218"/>
    <w:rsid w:val="00CF6236"/>
    <w:rsid w:val="00CF6473"/>
    <w:rsid w:val="00CF6873"/>
    <w:rsid w:val="00CF68F5"/>
    <w:rsid w:val="00CF6F61"/>
    <w:rsid w:val="00CF6F6A"/>
    <w:rsid w:val="00CF7227"/>
    <w:rsid w:val="00D004B4"/>
    <w:rsid w:val="00D005F0"/>
    <w:rsid w:val="00D00C19"/>
    <w:rsid w:val="00D00E67"/>
    <w:rsid w:val="00D0186E"/>
    <w:rsid w:val="00D01D3B"/>
    <w:rsid w:val="00D03591"/>
    <w:rsid w:val="00D03C4B"/>
    <w:rsid w:val="00D041DE"/>
    <w:rsid w:val="00D048B3"/>
    <w:rsid w:val="00D05433"/>
    <w:rsid w:val="00D05B3D"/>
    <w:rsid w:val="00D06390"/>
    <w:rsid w:val="00D067D3"/>
    <w:rsid w:val="00D06C08"/>
    <w:rsid w:val="00D07AA5"/>
    <w:rsid w:val="00D07B91"/>
    <w:rsid w:val="00D07CC2"/>
    <w:rsid w:val="00D105B1"/>
    <w:rsid w:val="00D10E7D"/>
    <w:rsid w:val="00D11241"/>
    <w:rsid w:val="00D11494"/>
    <w:rsid w:val="00D11E95"/>
    <w:rsid w:val="00D1269C"/>
    <w:rsid w:val="00D12916"/>
    <w:rsid w:val="00D131F0"/>
    <w:rsid w:val="00D13CD7"/>
    <w:rsid w:val="00D156DC"/>
    <w:rsid w:val="00D1577F"/>
    <w:rsid w:val="00D16F4E"/>
    <w:rsid w:val="00D170C8"/>
    <w:rsid w:val="00D17458"/>
    <w:rsid w:val="00D17A27"/>
    <w:rsid w:val="00D17BA1"/>
    <w:rsid w:val="00D17FD2"/>
    <w:rsid w:val="00D20873"/>
    <w:rsid w:val="00D20E16"/>
    <w:rsid w:val="00D21055"/>
    <w:rsid w:val="00D21101"/>
    <w:rsid w:val="00D220A3"/>
    <w:rsid w:val="00D22821"/>
    <w:rsid w:val="00D23105"/>
    <w:rsid w:val="00D23454"/>
    <w:rsid w:val="00D23945"/>
    <w:rsid w:val="00D23EC6"/>
    <w:rsid w:val="00D23F9E"/>
    <w:rsid w:val="00D24ED0"/>
    <w:rsid w:val="00D25313"/>
    <w:rsid w:val="00D253EB"/>
    <w:rsid w:val="00D2559D"/>
    <w:rsid w:val="00D26274"/>
    <w:rsid w:val="00D278CD"/>
    <w:rsid w:val="00D27BC7"/>
    <w:rsid w:val="00D27DDC"/>
    <w:rsid w:val="00D3094A"/>
    <w:rsid w:val="00D309D9"/>
    <w:rsid w:val="00D31975"/>
    <w:rsid w:val="00D320D3"/>
    <w:rsid w:val="00D32E14"/>
    <w:rsid w:val="00D334D4"/>
    <w:rsid w:val="00D337FB"/>
    <w:rsid w:val="00D33ECC"/>
    <w:rsid w:val="00D34676"/>
    <w:rsid w:val="00D34F89"/>
    <w:rsid w:val="00D35379"/>
    <w:rsid w:val="00D3594E"/>
    <w:rsid w:val="00D35A1A"/>
    <w:rsid w:val="00D35C12"/>
    <w:rsid w:val="00D36757"/>
    <w:rsid w:val="00D36D2C"/>
    <w:rsid w:val="00D37150"/>
    <w:rsid w:val="00D37BED"/>
    <w:rsid w:val="00D37F5E"/>
    <w:rsid w:val="00D400ED"/>
    <w:rsid w:val="00D402B1"/>
    <w:rsid w:val="00D410E8"/>
    <w:rsid w:val="00D41B34"/>
    <w:rsid w:val="00D422FF"/>
    <w:rsid w:val="00D426F4"/>
    <w:rsid w:val="00D42DE3"/>
    <w:rsid w:val="00D43145"/>
    <w:rsid w:val="00D435B0"/>
    <w:rsid w:val="00D4396D"/>
    <w:rsid w:val="00D43AFB"/>
    <w:rsid w:val="00D43B05"/>
    <w:rsid w:val="00D4469D"/>
    <w:rsid w:val="00D45319"/>
    <w:rsid w:val="00D453E3"/>
    <w:rsid w:val="00D459F1"/>
    <w:rsid w:val="00D4629B"/>
    <w:rsid w:val="00D4653B"/>
    <w:rsid w:val="00D47E1F"/>
    <w:rsid w:val="00D47F0F"/>
    <w:rsid w:val="00D50209"/>
    <w:rsid w:val="00D50303"/>
    <w:rsid w:val="00D5048B"/>
    <w:rsid w:val="00D51588"/>
    <w:rsid w:val="00D51984"/>
    <w:rsid w:val="00D52CBB"/>
    <w:rsid w:val="00D53012"/>
    <w:rsid w:val="00D53392"/>
    <w:rsid w:val="00D5357F"/>
    <w:rsid w:val="00D53B3E"/>
    <w:rsid w:val="00D54148"/>
    <w:rsid w:val="00D546F4"/>
    <w:rsid w:val="00D54FFA"/>
    <w:rsid w:val="00D55DB3"/>
    <w:rsid w:val="00D56F70"/>
    <w:rsid w:val="00D572D3"/>
    <w:rsid w:val="00D60349"/>
    <w:rsid w:val="00D606CA"/>
    <w:rsid w:val="00D6082A"/>
    <w:rsid w:val="00D60B58"/>
    <w:rsid w:val="00D60F2E"/>
    <w:rsid w:val="00D61498"/>
    <w:rsid w:val="00D615DA"/>
    <w:rsid w:val="00D615E0"/>
    <w:rsid w:val="00D61D19"/>
    <w:rsid w:val="00D62870"/>
    <w:rsid w:val="00D62F07"/>
    <w:rsid w:val="00D63118"/>
    <w:rsid w:val="00D63B4E"/>
    <w:rsid w:val="00D63ED0"/>
    <w:rsid w:val="00D63F89"/>
    <w:rsid w:val="00D64B30"/>
    <w:rsid w:val="00D668AB"/>
    <w:rsid w:val="00D66A45"/>
    <w:rsid w:val="00D67947"/>
    <w:rsid w:val="00D67CD9"/>
    <w:rsid w:val="00D67FA9"/>
    <w:rsid w:val="00D7084F"/>
    <w:rsid w:val="00D70FB6"/>
    <w:rsid w:val="00D711F3"/>
    <w:rsid w:val="00D712C0"/>
    <w:rsid w:val="00D712F3"/>
    <w:rsid w:val="00D72074"/>
    <w:rsid w:val="00D72266"/>
    <w:rsid w:val="00D72927"/>
    <w:rsid w:val="00D72AD2"/>
    <w:rsid w:val="00D72B8E"/>
    <w:rsid w:val="00D73713"/>
    <w:rsid w:val="00D74863"/>
    <w:rsid w:val="00D7601E"/>
    <w:rsid w:val="00D760BA"/>
    <w:rsid w:val="00D76545"/>
    <w:rsid w:val="00D76655"/>
    <w:rsid w:val="00D7732E"/>
    <w:rsid w:val="00D77429"/>
    <w:rsid w:val="00D776A6"/>
    <w:rsid w:val="00D80011"/>
    <w:rsid w:val="00D8070C"/>
    <w:rsid w:val="00D80F7F"/>
    <w:rsid w:val="00D82B85"/>
    <w:rsid w:val="00D82F45"/>
    <w:rsid w:val="00D83239"/>
    <w:rsid w:val="00D840FD"/>
    <w:rsid w:val="00D84146"/>
    <w:rsid w:val="00D84311"/>
    <w:rsid w:val="00D8461D"/>
    <w:rsid w:val="00D849BC"/>
    <w:rsid w:val="00D84DE2"/>
    <w:rsid w:val="00D850AF"/>
    <w:rsid w:val="00D85C2D"/>
    <w:rsid w:val="00D85E4E"/>
    <w:rsid w:val="00D8647E"/>
    <w:rsid w:val="00D8662A"/>
    <w:rsid w:val="00D867C0"/>
    <w:rsid w:val="00D878E9"/>
    <w:rsid w:val="00D87CA1"/>
    <w:rsid w:val="00D90117"/>
    <w:rsid w:val="00D9074B"/>
    <w:rsid w:val="00D909E3"/>
    <w:rsid w:val="00D90ABC"/>
    <w:rsid w:val="00D90C0B"/>
    <w:rsid w:val="00D9109F"/>
    <w:rsid w:val="00D9161F"/>
    <w:rsid w:val="00D91931"/>
    <w:rsid w:val="00D91DE2"/>
    <w:rsid w:val="00D92107"/>
    <w:rsid w:val="00D924D5"/>
    <w:rsid w:val="00D92CE1"/>
    <w:rsid w:val="00D92CEE"/>
    <w:rsid w:val="00D92DA9"/>
    <w:rsid w:val="00D931CF"/>
    <w:rsid w:val="00D946F2"/>
    <w:rsid w:val="00D94750"/>
    <w:rsid w:val="00D94E05"/>
    <w:rsid w:val="00D958DC"/>
    <w:rsid w:val="00D95D72"/>
    <w:rsid w:val="00D9650E"/>
    <w:rsid w:val="00D96D5E"/>
    <w:rsid w:val="00D9717B"/>
    <w:rsid w:val="00D97215"/>
    <w:rsid w:val="00DA03B0"/>
    <w:rsid w:val="00DA11A8"/>
    <w:rsid w:val="00DA1CE2"/>
    <w:rsid w:val="00DA226B"/>
    <w:rsid w:val="00DA3199"/>
    <w:rsid w:val="00DA319F"/>
    <w:rsid w:val="00DA3E56"/>
    <w:rsid w:val="00DA4024"/>
    <w:rsid w:val="00DA48F1"/>
    <w:rsid w:val="00DA4B46"/>
    <w:rsid w:val="00DA4BA2"/>
    <w:rsid w:val="00DA4C08"/>
    <w:rsid w:val="00DA4FF5"/>
    <w:rsid w:val="00DA53C0"/>
    <w:rsid w:val="00DA53E5"/>
    <w:rsid w:val="00DA57DE"/>
    <w:rsid w:val="00DA641A"/>
    <w:rsid w:val="00DA6C4F"/>
    <w:rsid w:val="00DA72CD"/>
    <w:rsid w:val="00DA7B54"/>
    <w:rsid w:val="00DA7C42"/>
    <w:rsid w:val="00DB0034"/>
    <w:rsid w:val="00DB0B9E"/>
    <w:rsid w:val="00DB1721"/>
    <w:rsid w:val="00DB23E3"/>
    <w:rsid w:val="00DB28CC"/>
    <w:rsid w:val="00DB2981"/>
    <w:rsid w:val="00DB29EF"/>
    <w:rsid w:val="00DB2DB1"/>
    <w:rsid w:val="00DB3476"/>
    <w:rsid w:val="00DB3971"/>
    <w:rsid w:val="00DB3C0A"/>
    <w:rsid w:val="00DB3D33"/>
    <w:rsid w:val="00DB5025"/>
    <w:rsid w:val="00DB546E"/>
    <w:rsid w:val="00DB54DE"/>
    <w:rsid w:val="00DB581E"/>
    <w:rsid w:val="00DB595B"/>
    <w:rsid w:val="00DB5DDE"/>
    <w:rsid w:val="00DB668A"/>
    <w:rsid w:val="00DB67C9"/>
    <w:rsid w:val="00DB6AE5"/>
    <w:rsid w:val="00DB7142"/>
    <w:rsid w:val="00DB75B9"/>
    <w:rsid w:val="00DB7882"/>
    <w:rsid w:val="00DB791C"/>
    <w:rsid w:val="00DB7D24"/>
    <w:rsid w:val="00DB7D68"/>
    <w:rsid w:val="00DC1131"/>
    <w:rsid w:val="00DC1399"/>
    <w:rsid w:val="00DC17F8"/>
    <w:rsid w:val="00DC2082"/>
    <w:rsid w:val="00DC2105"/>
    <w:rsid w:val="00DC27AC"/>
    <w:rsid w:val="00DC2A1E"/>
    <w:rsid w:val="00DC2B26"/>
    <w:rsid w:val="00DC3288"/>
    <w:rsid w:val="00DC37BB"/>
    <w:rsid w:val="00DC46B8"/>
    <w:rsid w:val="00DC49CA"/>
    <w:rsid w:val="00DC4F83"/>
    <w:rsid w:val="00DC51F5"/>
    <w:rsid w:val="00DC55A5"/>
    <w:rsid w:val="00DC5924"/>
    <w:rsid w:val="00DC5C11"/>
    <w:rsid w:val="00DC6AB5"/>
    <w:rsid w:val="00DC6CD9"/>
    <w:rsid w:val="00DC6E94"/>
    <w:rsid w:val="00DD03B8"/>
    <w:rsid w:val="00DD040E"/>
    <w:rsid w:val="00DD0965"/>
    <w:rsid w:val="00DD0AFF"/>
    <w:rsid w:val="00DD0E9C"/>
    <w:rsid w:val="00DD1381"/>
    <w:rsid w:val="00DD17F0"/>
    <w:rsid w:val="00DD1B6E"/>
    <w:rsid w:val="00DD1C2C"/>
    <w:rsid w:val="00DD2104"/>
    <w:rsid w:val="00DD24B3"/>
    <w:rsid w:val="00DD29F5"/>
    <w:rsid w:val="00DD2D56"/>
    <w:rsid w:val="00DD301C"/>
    <w:rsid w:val="00DD309F"/>
    <w:rsid w:val="00DD393C"/>
    <w:rsid w:val="00DD3A4C"/>
    <w:rsid w:val="00DD3D33"/>
    <w:rsid w:val="00DD4926"/>
    <w:rsid w:val="00DD4BAC"/>
    <w:rsid w:val="00DD57DD"/>
    <w:rsid w:val="00DD5B9B"/>
    <w:rsid w:val="00DE120F"/>
    <w:rsid w:val="00DE22AC"/>
    <w:rsid w:val="00DE2520"/>
    <w:rsid w:val="00DE2732"/>
    <w:rsid w:val="00DE3610"/>
    <w:rsid w:val="00DE36BA"/>
    <w:rsid w:val="00DE4172"/>
    <w:rsid w:val="00DE4356"/>
    <w:rsid w:val="00DE4C76"/>
    <w:rsid w:val="00DE4DF7"/>
    <w:rsid w:val="00DE57F7"/>
    <w:rsid w:val="00DE64E4"/>
    <w:rsid w:val="00DE66A2"/>
    <w:rsid w:val="00DE6ECD"/>
    <w:rsid w:val="00DE75C5"/>
    <w:rsid w:val="00DE764E"/>
    <w:rsid w:val="00DE7B44"/>
    <w:rsid w:val="00DF1030"/>
    <w:rsid w:val="00DF147B"/>
    <w:rsid w:val="00DF16CE"/>
    <w:rsid w:val="00DF18AF"/>
    <w:rsid w:val="00DF2F8D"/>
    <w:rsid w:val="00DF30ED"/>
    <w:rsid w:val="00DF37C8"/>
    <w:rsid w:val="00DF398C"/>
    <w:rsid w:val="00DF4010"/>
    <w:rsid w:val="00DF404C"/>
    <w:rsid w:val="00DF4A94"/>
    <w:rsid w:val="00DF53E5"/>
    <w:rsid w:val="00DF5658"/>
    <w:rsid w:val="00DF63FA"/>
    <w:rsid w:val="00DF7EC4"/>
    <w:rsid w:val="00E0019C"/>
    <w:rsid w:val="00E00480"/>
    <w:rsid w:val="00E00FA9"/>
    <w:rsid w:val="00E01224"/>
    <w:rsid w:val="00E016FC"/>
    <w:rsid w:val="00E01A1D"/>
    <w:rsid w:val="00E02423"/>
    <w:rsid w:val="00E02C82"/>
    <w:rsid w:val="00E03306"/>
    <w:rsid w:val="00E03CB0"/>
    <w:rsid w:val="00E04C42"/>
    <w:rsid w:val="00E06C71"/>
    <w:rsid w:val="00E072E5"/>
    <w:rsid w:val="00E0797C"/>
    <w:rsid w:val="00E07B0D"/>
    <w:rsid w:val="00E10C1C"/>
    <w:rsid w:val="00E11133"/>
    <w:rsid w:val="00E1282D"/>
    <w:rsid w:val="00E12CC6"/>
    <w:rsid w:val="00E12DC5"/>
    <w:rsid w:val="00E14407"/>
    <w:rsid w:val="00E14FC0"/>
    <w:rsid w:val="00E162BA"/>
    <w:rsid w:val="00E16500"/>
    <w:rsid w:val="00E16B52"/>
    <w:rsid w:val="00E17255"/>
    <w:rsid w:val="00E17544"/>
    <w:rsid w:val="00E178B6"/>
    <w:rsid w:val="00E20BE4"/>
    <w:rsid w:val="00E20F27"/>
    <w:rsid w:val="00E21419"/>
    <w:rsid w:val="00E2152D"/>
    <w:rsid w:val="00E220A8"/>
    <w:rsid w:val="00E225FF"/>
    <w:rsid w:val="00E234C2"/>
    <w:rsid w:val="00E235C0"/>
    <w:rsid w:val="00E24AD7"/>
    <w:rsid w:val="00E25433"/>
    <w:rsid w:val="00E255DB"/>
    <w:rsid w:val="00E25793"/>
    <w:rsid w:val="00E257F7"/>
    <w:rsid w:val="00E2616A"/>
    <w:rsid w:val="00E26205"/>
    <w:rsid w:val="00E270C2"/>
    <w:rsid w:val="00E273A4"/>
    <w:rsid w:val="00E302C9"/>
    <w:rsid w:val="00E30926"/>
    <w:rsid w:val="00E31914"/>
    <w:rsid w:val="00E31A81"/>
    <w:rsid w:val="00E32049"/>
    <w:rsid w:val="00E3236C"/>
    <w:rsid w:val="00E324FE"/>
    <w:rsid w:val="00E32C91"/>
    <w:rsid w:val="00E33D46"/>
    <w:rsid w:val="00E34516"/>
    <w:rsid w:val="00E34DDE"/>
    <w:rsid w:val="00E351F1"/>
    <w:rsid w:val="00E354F7"/>
    <w:rsid w:val="00E3648E"/>
    <w:rsid w:val="00E368EC"/>
    <w:rsid w:val="00E376C5"/>
    <w:rsid w:val="00E379E7"/>
    <w:rsid w:val="00E40122"/>
    <w:rsid w:val="00E407E7"/>
    <w:rsid w:val="00E407F3"/>
    <w:rsid w:val="00E40836"/>
    <w:rsid w:val="00E411A0"/>
    <w:rsid w:val="00E41BCC"/>
    <w:rsid w:val="00E42113"/>
    <w:rsid w:val="00E4213A"/>
    <w:rsid w:val="00E42933"/>
    <w:rsid w:val="00E42C92"/>
    <w:rsid w:val="00E433C9"/>
    <w:rsid w:val="00E434EE"/>
    <w:rsid w:val="00E438BD"/>
    <w:rsid w:val="00E43AA8"/>
    <w:rsid w:val="00E44486"/>
    <w:rsid w:val="00E447A8"/>
    <w:rsid w:val="00E44C64"/>
    <w:rsid w:val="00E44E25"/>
    <w:rsid w:val="00E45318"/>
    <w:rsid w:val="00E45CA3"/>
    <w:rsid w:val="00E45D1B"/>
    <w:rsid w:val="00E46513"/>
    <w:rsid w:val="00E4666A"/>
    <w:rsid w:val="00E501C9"/>
    <w:rsid w:val="00E520FA"/>
    <w:rsid w:val="00E524F9"/>
    <w:rsid w:val="00E52A56"/>
    <w:rsid w:val="00E52C74"/>
    <w:rsid w:val="00E52F13"/>
    <w:rsid w:val="00E5332E"/>
    <w:rsid w:val="00E53827"/>
    <w:rsid w:val="00E538DB"/>
    <w:rsid w:val="00E53E3B"/>
    <w:rsid w:val="00E5409B"/>
    <w:rsid w:val="00E540C1"/>
    <w:rsid w:val="00E546CC"/>
    <w:rsid w:val="00E5525F"/>
    <w:rsid w:val="00E5538B"/>
    <w:rsid w:val="00E55C9E"/>
    <w:rsid w:val="00E56B34"/>
    <w:rsid w:val="00E56D22"/>
    <w:rsid w:val="00E57217"/>
    <w:rsid w:val="00E5758B"/>
    <w:rsid w:val="00E57C1E"/>
    <w:rsid w:val="00E60692"/>
    <w:rsid w:val="00E6092A"/>
    <w:rsid w:val="00E60B35"/>
    <w:rsid w:val="00E6106A"/>
    <w:rsid w:val="00E61188"/>
    <w:rsid w:val="00E6124F"/>
    <w:rsid w:val="00E61369"/>
    <w:rsid w:val="00E61618"/>
    <w:rsid w:val="00E61BE3"/>
    <w:rsid w:val="00E620A2"/>
    <w:rsid w:val="00E62310"/>
    <w:rsid w:val="00E62A75"/>
    <w:rsid w:val="00E63B5A"/>
    <w:rsid w:val="00E64146"/>
    <w:rsid w:val="00E64621"/>
    <w:rsid w:val="00E64BF0"/>
    <w:rsid w:val="00E64DA7"/>
    <w:rsid w:val="00E65F24"/>
    <w:rsid w:val="00E65F5F"/>
    <w:rsid w:val="00E669D4"/>
    <w:rsid w:val="00E66E19"/>
    <w:rsid w:val="00E674C9"/>
    <w:rsid w:val="00E67556"/>
    <w:rsid w:val="00E67D23"/>
    <w:rsid w:val="00E67EAE"/>
    <w:rsid w:val="00E67FEE"/>
    <w:rsid w:val="00E7059B"/>
    <w:rsid w:val="00E709EF"/>
    <w:rsid w:val="00E70ACE"/>
    <w:rsid w:val="00E70CD2"/>
    <w:rsid w:val="00E71156"/>
    <w:rsid w:val="00E71963"/>
    <w:rsid w:val="00E71F4F"/>
    <w:rsid w:val="00E72001"/>
    <w:rsid w:val="00E73766"/>
    <w:rsid w:val="00E74ADE"/>
    <w:rsid w:val="00E74F23"/>
    <w:rsid w:val="00E760B1"/>
    <w:rsid w:val="00E760E8"/>
    <w:rsid w:val="00E764F1"/>
    <w:rsid w:val="00E7674B"/>
    <w:rsid w:val="00E76B8C"/>
    <w:rsid w:val="00E76C9B"/>
    <w:rsid w:val="00E77AC1"/>
    <w:rsid w:val="00E77BA9"/>
    <w:rsid w:val="00E77F5E"/>
    <w:rsid w:val="00E809D7"/>
    <w:rsid w:val="00E80D4B"/>
    <w:rsid w:val="00E811B5"/>
    <w:rsid w:val="00E81384"/>
    <w:rsid w:val="00E815BC"/>
    <w:rsid w:val="00E8196A"/>
    <w:rsid w:val="00E82814"/>
    <w:rsid w:val="00E828B0"/>
    <w:rsid w:val="00E828F3"/>
    <w:rsid w:val="00E83539"/>
    <w:rsid w:val="00E83988"/>
    <w:rsid w:val="00E841D4"/>
    <w:rsid w:val="00E84645"/>
    <w:rsid w:val="00E84A56"/>
    <w:rsid w:val="00E84DC3"/>
    <w:rsid w:val="00E853A8"/>
    <w:rsid w:val="00E855CD"/>
    <w:rsid w:val="00E8598B"/>
    <w:rsid w:val="00E85F9F"/>
    <w:rsid w:val="00E8629F"/>
    <w:rsid w:val="00E86308"/>
    <w:rsid w:val="00E86364"/>
    <w:rsid w:val="00E875AF"/>
    <w:rsid w:val="00E87A22"/>
    <w:rsid w:val="00E87AAD"/>
    <w:rsid w:val="00E87AD6"/>
    <w:rsid w:val="00E87FDC"/>
    <w:rsid w:val="00E87FF2"/>
    <w:rsid w:val="00E9015A"/>
    <w:rsid w:val="00E90351"/>
    <w:rsid w:val="00E905D0"/>
    <w:rsid w:val="00E90B5C"/>
    <w:rsid w:val="00E90F11"/>
    <w:rsid w:val="00E912C9"/>
    <w:rsid w:val="00E9141D"/>
    <w:rsid w:val="00E91445"/>
    <w:rsid w:val="00E9186A"/>
    <w:rsid w:val="00E918D0"/>
    <w:rsid w:val="00E91ABA"/>
    <w:rsid w:val="00E91E9B"/>
    <w:rsid w:val="00E92EF0"/>
    <w:rsid w:val="00E938DE"/>
    <w:rsid w:val="00E93C28"/>
    <w:rsid w:val="00E9404D"/>
    <w:rsid w:val="00E94854"/>
    <w:rsid w:val="00E94AF7"/>
    <w:rsid w:val="00E954F5"/>
    <w:rsid w:val="00E95641"/>
    <w:rsid w:val="00E95AFF"/>
    <w:rsid w:val="00E95B10"/>
    <w:rsid w:val="00E96289"/>
    <w:rsid w:val="00E96557"/>
    <w:rsid w:val="00E96B4E"/>
    <w:rsid w:val="00E971AD"/>
    <w:rsid w:val="00E971F9"/>
    <w:rsid w:val="00E97930"/>
    <w:rsid w:val="00E97D55"/>
    <w:rsid w:val="00E97DAB"/>
    <w:rsid w:val="00E97DD0"/>
    <w:rsid w:val="00E97E95"/>
    <w:rsid w:val="00E97FED"/>
    <w:rsid w:val="00EA04E7"/>
    <w:rsid w:val="00EA07DC"/>
    <w:rsid w:val="00EA109B"/>
    <w:rsid w:val="00EA1A48"/>
    <w:rsid w:val="00EA2BC8"/>
    <w:rsid w:val="00EA37C6"/>
    <w:rsid w:val="00EA3820"/>
    <w:rsid w:val="00EA4ADB"/>
    <w:rsid w:val="00EA5182"/>
    <w:rsid w:val="00EA5326"/>
    <w:rsid w:val="00EA6297"/>
    <w:rsid w:val="00EA629E"/>
    <w:rsid w:val="00EA6961"/>
    <w:rsid w:val="00EA6D5D"/>
    <w:rsid w:val="00EA719A"/>
    <w:rsid w:val="00EA79D3"/>
    <w:rsid w:val="00EA7C89"/>
    <w:rsid w:val="00EB0316"/>
    <w:rsid w:val="00EB04D5"/>
    <w:rsid w:val="00EB17A0"/>
    <w:rsid w:val="00EB191A"/>
    <w:rsid w:val="00EB2512"/>
    <w:rsid w:val="00EB2C1D"/>
    <w:rsid w:val="00EB2DAC"/>
    <w:rsid w:val="00EB30DB"/>
    <w:rsid w:val="00EB33CF"/>
    <w:rsid w:val="00EB3489"/>
    <w:rsid w:val="00EB3DEC"/>
    <w:rsid w:val="00EB4750"/>
    <w:rsid w:val="00EB4870"/>
    <w:rsid w:val="00EB489D"/>
    <w:rsid w:val="00EB5241"/>
    <w:rsid w:val="00EB53F3"/>
    <w:rsid w:val="00EB5927"/>
    <w:rsid w:val="00EB6399"/>
    <w:rsid w:val="00EB6DEE"/>
    <w:rsid w:val="00EC087B"/>
    <w:rsid w:val="00EC115C"/>
    <w:rsid w:val="00EC1C32"/>
    <w:rsid w:val="00EC1D45"/>
    <w:rsid w:val="00EC20CC"/>
    <w:rsid w:val="00EC2215"/>
    <w:rsid w:val="00EC227F"/>
    <w:rsid w:val="00EC248C"/>
    <w:rsid w:val="00EC25A0"/>
    <w:rsid w:val="00EC2B65"/>
    <w:rsid w:val="00EC347E"/>
    <w:rsid w:val="00EC351E"/>
    <w:rsid w:val="00EC3E08"/>
    <w:rsid w:val="00EC3F1F"/>
    <w:rsid w:val="00EC438F"/>
    <w:rsid w:val="00EC4435"/>
    <w:rsid w:val="00EC4876"/>
    <w:rsid w:val="00EC4E4F"/>
    <w:rsid w:val="00EC51B5"/>
    <w:rsid w:val="00EC6180"/>
    <w:rsid w:val="00EC6417"/>
    <w:rsid w:val="00EC7484"/>
    <w:rsid w:val="00EC764F"/>
    <w:rsid w:val="00EC79F9"/>
    <w:rsid w:val="00ED0C81"/>
    <w:rsid w:val="00ED1095"/>
    <w:rsid w:val="00ED1AF6"/>
    <w:rsid w:val="00ED2526"/>
    <w:rsid w:val="00ED2535"/>
    <w:rsid w:val="00ED3F27"/>
    <w:rsid w:val="00ED4326"/>
    <w:rsid w:val="00ED44A8"/>
    <w:rsid w:val="00ED55FB"/>
    <w:rsid w:val="00ED5B15"/>
    <w:rsid w:val="00ED6967"/>
    <w:rsid w:val="00ED6AEA"/>
    <w:rsid w:val="00ED7446"/>
    <w:rsid w:val="00EE0851"/>
    <w:rsid w:val="00EE0B6B"/>
    <w:rsid w:val="00EE15E5"/>
    <w:rsid w:val="00EE15F3"/>
    <w:rsid w:val="00EE1C8F"/>
    <w:rsid w:val="00EE20AC"/>
    <w:rsid w:val="00EE2EBF"/>
    <w:rsid w:val="00EE3B7B"/>
    <w:rsid w:val="00EE428F"/>
    <w:rsid w:val="00EE4AE6"/>
    <w:rsid w:val="00EE502D"/>
    <w:rsid w:val="00EE5377"/>
    <w:rsid w:val="00EE5388"/>
    <w:rsid w:val="00EE54C7"/>
    <w:rsid w:val="00EE662B"/>
    <w:rsid w:val="00EE7458"/>
    <w:rsid w:val="00EE7528"/>
    <w:rsid w:val="00EE7566"/>
    <w:rsid w:val="00EE791D"/>
    <w:rsid w:val="00EF064A"/>
    <w:rsid w:val="00EF0F14"/>
    <w:rsid w:val="00EF100F"/>
    <w:rsid w:val="00EF27D9"/>
    <w:rsid w:val="00EF37CF"/>
    <w:rsid w:val="00EF39B3"/>
    <w:rsid w:val="00EF3FB5"/>
    <w:rsid w:val="00EF4349"/>
    <w:rsid w:val="00EF47E6"/>
    <w:rsid w:val="00EF4945"/>
    <w:rsid w:val="00EF4BC7"/>
    <w:rsid w:val="00EF55E1"/>
    <w:rsid w:val="00EF5BF4"/>
    <w:rsid w:val="00EF6E61"/>
    <w:rsid w:val="00EF6FAE"/>
    <w:rsid w:val="00EF71EA"/>
    <w:rsid w:val="00F00186"/>
    <w:rsid w:val="00F005D4"/>
    <w:rsid w:val="00F00A17"/>
    <w:rsid w:val="00F01625"/>
    <w:rsid w:val="00F0185D"/>
    <w:rsid w:val="00F01FE7"/>
    <w:rsid w:val="00F024B3"/>
    <w:rsid w:val="00F02521"/>
    <w:rsid w:val="00F02D29"/>
    <w:rsid w:val="00F034E1"/>
    <w:rsid w:val="00F03EC9"/>
    <w:rsid w:val="00F04496"/>
    <w:rsid w:val="00F0450F"/>
    <w:rsid w:val="00F04789"/>
    <w:rsid w:val="00F04AB0"/>
    <w:rsid w:val="00F04CDE"/>
    <w:rsid w:val="00F04F18"/>
    <w:rsid w:val="00F050AD"/>
    <w:rsid w:val="00F054CD"/>
    <w:rsid w:val="00F057D9"/>
    <w:rsid w:val="00F06771"/>
    <w:rsid w:val="00F06A2B"/>
    <w:rsid w:val="00F06B9C"/>
    <w:rsid w:val="00F06F4A"/>
    <w:rsid w:val="00F07C21"/>
    <w:rsid w:val="00F100B3"/>
    <w:rsid w:val="00F10912"/>
    <w:rsid w:val="00F111ED"/>
    <w:rsid w:val="00F11AC0"/>
    <w:rsid w:val="00F12761"/>
    <w:rsid w:val="00F129B9"/>
    <w:rsid w:val="00F13E88"/>
    <w:rsid w:val="00F140FA"/>
    <w:rsid w:val="00F14475"/>
    <w:rsid w:val="00F157BC"/>
    <w:rsid w:val="00F159AE"/>
    <w:rsid w:val="00F159CA"/>
    <w:rsid w:val="00F16AC3"/>
    <w:rsid w:val="00F16F97"/>
    <w:rsid w:val="00F17C6D"/>
    <w:rsid w:val="00F2002E"/>
    <w:rsid w:val="00F20218"/>
    <w:rsid w:val="00F203FC"/>
    <w:rsid w:val="00F20B8C"/>
    <w:rsid w:val="00F212F5"/>
    <w:rsid w:val="00F21393"/>
    <w:rsid w:val="00F217CD"/>
    <w:rsid w:val="00F2307F"/>
    <w:rsid w:val="00F23FD5"/>
    <w:rsid w:val="00F24145"/>
    <w:rsid w:val="00F24DA5"/>
    <w:rsid w:val="00F24FDD"/>
    <w:rsid w:val="00F25007"/>
    <w:rsid w:val="00F2531A"/>
    <w:rsid w:val="00F26588"/>
    <w:rsid w:val="00F26CBE"/>
    <w:rsid w:val="00F26FCE"/>
    <w:rsid w:val="00F272F8"/>
    <w:rsid w:val="00F275A3"/>
    <w:rsid w:val="00F300D2"/>
    <w:rsid w:val="00F306B5"/>
    <w:rsid w:val="00F316ED"/>
    <w:rsid w:val="00F318BE"/>
    <w:rsid w:val="00F31E11"/>
    <w:rsid w:val="00F32145"/>
    <w:rsid w:val="00F32513"/>
    <w:rsid w:val="00F32AFD"/>
    <w:rsid w:val="00F33634"/>
    <w:rsid w:val="00F34BFB"/>
    <w:rsid w:val="00F34D36"/>
    <w:rsid w:val="00F34D3E"/>
    <w:rsid w:val="00F34E45"/>
    <w:rsid w:val="00F34F9E"/>
    <w:rsid w:val="00F35233"/>
    <w:rsid w:val="00F35B4A"/>
    <w:rsid w:val="00F35BAE"/>
    <w:rsid w:val="00F35F00"/>
    <w:rsid w:val="00F3631F"/>
    <w:rsid w:val="00F369AB"/>
    <w:rsid w:val="00F36C08"/>
    <w:rsid w:val="00F36EC2"/>
    <w:rsid w:val="00F37AEF"/>
    <w:rsid w:val="00F4067D"/>
    <w:rsid w:val="00F40C34"/>
    <w:rsid w:val="00F40F38"/>
    <w:rsid w:val="00F40FB7"/>
    <w:rsid w:val="00F41EC1"/>
    <w:rsid w:val="00F41F6C"/>
    <w:rsid w:val="00F41FBE"/>
    <w:rsid w:val="00F42767"/>
    <w:rsid w:val="00F43091"/>
    <w:rsid w:val="00F43352"/>
    <w:rsid w:val="00F43A09"/>
    <w:rsid w:val="00F441BE"/>
    <w:rsid w:val="00F4518D"/>
    <w:rsid w:val="00F4539A"/>
    <w:rsid w:val="00F45ACC"/>
    <w:rsid w:val="00F45F59"/>
    <w:rsid w:val="00F46BE8"/>
    <w:rsid w:val="00F4725C"/>
    <w:rsid w:val="00F47AED"/>
    <w:rsid w:val="00F5006A"/>
    <w:rsid w:val="00F500CD"/>
    <w:rsid w:val="00F5049C"/>
    <w:rsid w:val="00F5055B"/>
    <w:rsid w:val="00F50F42"/>
    <w:rsid w:val="00F5227B"/>
    <w:rsid w:val="00F52D10"/>
    <w:rsid w:val="00F52EC3"/>
    <w:rsid w:val="00F5328E"/>
    <w:rsid w:val="00F53709"/>
    <w:rsid w:val="00F53833"/>
    <w:rsid w:val="00F54A07"/>
    <w:rsid w:val="00F55318"/>
    <w:rsid w:val="00F5548F"/>
    <w:rsid w:val="00F55498"/>
    <w:rsid w:val="00F555E3"/>
    <w:rsid w:val="00F57768"/>
    <w:rsid w:val="00F57B1E"/>
    <w:rsid w:val="00F604FC"/>
    <w:rsid w:val="00F6266C"/>
    <w:rsid w:val="00F63E23"/>
    <w:rsid w:val="00F641B8"/>
    <w:rsid w:val="00F641F1"/>
    <w:rsid w:val="00F6468F"/>
    <w:rsid w:val="00F6481E"/>
    <w:rsid w:val="00F65283"/>
    <w:rsid w:val="00F653D0"/>
    <w:rsid w:val="00F65E4E"/>
    <w:rsid w:val="00F66178"/>
    <w:rsid w:val="00F66692"/>
    <w:rsid w:val="00F666C3"/>
    <w:rsid w:val="00F6694F"/>
    <w:rsid w:val="00F67FC2"/>
    <w:rsid w:val="00F70768"/>
    <w:rsid w:val="00F7085E"/>
    <w:rsid w:val="00F7098C"/>
    <w:rsid w:val="00F70BBA"/>
    <w:rsid w:val="00F70CBB"/>
    <w:rsid w:val="00F71AB8"/>
    <w:rsid w:val="00F7222D"/>
    <w:rsid w:val="00F72B76"/>
    <w:rsid w:val="00F72F8E"/>
    <w:rsid w:val="00F75194"/>
    <w:rsid w:val="00F754ED"/>
    <w:rsid w:val="00F7598D"/>
    <w:rsid w:val="00F75B57"/>
    <w:rsid w:val="00F761FD"/>
    <w:rsid w:val="00F76454"/>
    <w:rsid w:val="00F7677E"/>
    <w:rsid w:val="00F76F01"/>
    <w:rsid w:val="00F779B3"/>
    <w:rsid w:val="00F80FC8"/>
    <w:rsid w:val="00F81AF1"/>
    <w:rsid w:val="00F81BCC"/>
    <w:rsid w:val="00F81E99"/>
    <w:rsid w:val="00F81FE7"/>
    <w:rsid w:val="00F82234"/>
    <w:rsid w:val="00F824CB"/>
    <w:rsid w:val="00F82C79"/>
    <w:rsid w:val="00F82E39"/>
    <w:rsid w:val="00F839C6"/>
    <w:rsid w:val="00F84308"/>
    <w:rsid w:val="00F84360"/>
    <w:rsid w:val="00F846BB"/>
    <w:rsid w:val="00F84BA4"/>
    <w:rsid w:val="00F850F6"/>
    <w:rsid w:val="00F85344"/>
    <w:rsid w:val="00F85EF5"/>
    <w:rsid w:val="00F86069"/>
    <w:rsid w:val="00F8626E"/>
    <w:rsid w:val="00F87AAA"/>
    <w:rsid w:val="00F87DDE"/>
    <w:rsid w:val="00F87ED6"/>
    <w:rsid w:val="00F90E76"/>
    <w:rsid w:val="00F9161B"/>
    <w:rsid w:val="00F91AD1"/>
    <w:rsid w:val="00F92889"/>
    <w:rsid w:val="00F92C2D"/>
    <w:rsid w:val="00F92C81"/>
    <w:rsid w:val="00F92E54"/>
    <w:rsid w:val="00F92EF2"/>
    <w:rsid w:val="00F93207"/>
    <w:rsid w:val="00F94A2E"/>
    <w:rsid w:val="00F94CA8"/>
    <w:rsid w:val="00F95EAD"/>
    <w:rsid w:val="00F96233"/>
    <w:rsid w:val="00F96780"/>
    <w:rsid w:val="00F9716B"/>
    <w:rsid w:val="00F977BA"/>
    <w:rsid w:val="00FA03D8"/>
    <w:rsid w:val="00FA0E4D"/>
    <w:rsid w:val="00FA10CB"/>
    <w:rsid w:val="00FA1186"/>
    <w:rsid w:val="00FA1223"/>
    <w:rsid w:val="00FA12CD"/>
    <w:rsid w:val="00FA152B"/>
    <w:rsid w:val="00FA1767"/>
    <w:rsid w:val="00FA1BD0"/>
    <w:rsid w:val="00FA24EF"/>
    <w:rsid w:val="00FA2B24"/>
    <w:rsid w:val="00FA310B"/>
    <w:rsid w:val="00FA364C"/>
    <w:rsid w:val="00FA37EB"/>
    <w:rsid w:val="00FA3B3B"/>
    <w:rsid w:val="00FA3D47"/>
    <w:rsid w:val="00FA3DD8"/>
    <w:rsid w:val="00FA4433"/>
    <w:rsid w:val="00FA4A10"/>
    <w:rsid w:val="00FA5C86"/>
    <w:rsid w:val="00FA5F6B"/>
    <w:rsid w:val="00FA6725"/>
    <w:rsid w:val="00FA7141"/>
    <w:rsid w:val="00FA7362"/>
    <w:rsid w:val="00FA77D6"/>
    <w:rsid w:val="00FA7841"/>
    <w:rsid w:val="00FB041B"/>
    <w:rsid w:val="00FB05A7"/>
    <w:rsid w:val="00FB0707"/>
    <w:rsid w:val="00FB1D70"/>
    <w:rsid w:val="00FB242C"/>
    <w:rsid w:val="00FB2A34"/>
    <w:rsid w:val="00FB2D69"/>
    <w:rsid w:val="00FB387F"/>
    <w:rsid w:val="00FB45D5"/>
    <w:rsid w:val="00FB514D"/>
    <w:rsid w:val="00FB5B49"/>
    <w:rsid w:val="00FB6219"/>
    <w:rsid w:val="00FB6BBE"/>
    <w:rsid w:val="00FB73D2"/>
    <w:rsid w:val="00FB7713"/>
    <w:rsid w:val="00FB77F8"/>
    <w:rsid w:val="00FB7A8C"/>
    <w:rsid w:val="00FB7CA2"/>
    <w:rsid w:val="00FC0374"/>
    <w:rsid w:val="00FC05DA"/>
    <w:rsid w:val="00FC07BC"/>
    <w:rsid w:val="00FC1818"/>
    <w:rsid w:val="00FC205D"/>
    <w:rsid w:val="00FC2205"/>
    <w:rsid w:val="00FC2D95"/>
    <w:rsid w:val="00FC2FF5"/>
    <w:rsid w:val="00FC3726"/>
    <w:rsid w:val="00FC3BB4"/>
    <w:rsid w:val="00FC3FDF"/>
    <w:rsid w:val="00FC5184"/>
    <w:rsid w:val="00FD0191"/>
    <w:rsid w:val="00FD0317"/>
    <w:rsid w:val="00FD1132"/>
    <w:rsid w:val="00FD11E2"/>
    <w:rsid w:val="00FD1223"/>
    <w:rsid w:val="00FD1964"/>
    <w:rsid w:val="00FD1E26"/>
    <w:rsid w:val="00FD2C07"/>
    <w:rsid w:val="00FD2E4D"/>
    <w:rsid w:val="00FD2F24"/>
    <w:rsid w:val="00FD33FA"/>
    <w:rsid w:val="00FD39AD"/>
    <w:rsid w:val="00FD39B1"/>
    <w:rsid w:val="00FD40AC"/>
    <w:rsid w:val="00FD412E"/>
    <w:rsid w:val="00FD4489"/>
    <w:rsid w:val="00FD527E"/>
    <w:rsid w:val="00FD5438"/>
    <w:rsid w:val="00FD57C2"/>
    <w:rsid w:val="00FD5FF4"/>
    <w:rsid w:val="00FD639C"/>
    <w:rsid w:val="00FD6778"/>
    <w:rsid w:val="00FD7CF9"/>
    <w:rsid w:val="00FD7EE6"/>
    <w:rsid w:val="00FD7F53"/>
    <w:rsid w:val="00FE049E"/>
    <w:rsid w:val="00FE095B"/>
    <w:rsid w:val="00FE0C7A"/>
    <w:rsid w:val="00FE156E"/>
    <w:rsid w:val="00FE2893"/>
    <w:rsid w:val="00FE29FA"/>
    <w:rsid w:val="00FE2BC1"/>
    <w:rsid w:val="00FE2E49"/>
    <w:rsid w:val="00FE38CC"/>
    <w:rsid w:val="00FE3CE4"/>
    <w:rsid w:val="00FE3F2F"/>
    <w:rsid w:val="00FE459A"/>
    <w:rsid w:val="00FE4774"/>
    <w:rsid w:val="00FE4B02"/>
    <w:rsid w:val="00FE51A8"/>
    <w:rsid w:val="00FE6615"/>
    <w:rsid w:val="00FE6C9E"/>
    <w:rsid w:val="00FE7777"/>
    <w:rsid w:val="00FE779E"/>
    <w:rsid w:val="00FE7E93"/>
    <w:rsid w:val="00FF0B52"/>
    <w:rsid w:val="00FF0F7B"/>
    <w:rsid w:val="00FF20DF"/>
    <w:rsid w:val="00FF36F3"/>
    <w:rsid w:val="00FF4B43"/>
    <w:rsid w:val="00FF4BBF"/>
    <w:rsid w:val="00FF4C67"/>
    <w:rsid w:val="00FF4C6D"/>
    <w:rsid w:val="00FF559F"/>
    <w:rsid w:val="00FF655A"/>
    <w:rsid w:val="00FF6576"/>
    <w:rsid w:val="00FF65E0"/>
    <w:rsid w:val="00FF6AB6"/>
    <w:rsid w:val="00FF761A"/>
    <w:rsid w:val="00FF79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2"/>
    </o:shapelayout>
  </w:shapeDefaults>
  <w:decimalSymbol w:val=","/>
  <w:listSeparator w:val=";"/>
  <w14:docId w14:val="655A9276"/>
  <w15:chartTrackingRefBased/>
  <w15:docId w15:val="{8A1DE959-84BC-4058-8017-ABEF40F8C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72DDD"/>
    <w:pPr>
      <w:ind w:firstLine="720"/>
      <w:jc w:val="both"/>
    </w:pPr>
    <w:rPr>
      <w:sz w:val="24"/>
      <w:lang w:eastAsia="en-US"/>
    </w:rPr>
  </w:style>
  <w:style w:type="paragraph" w:styleId="Antrat1">
    <w:name w:val="heading 1"/>
    <w:basedOn w:val="prastasis"/>
    <w:next w:val="prastasis"/>
    <w:qFormat/>
    <w:pPr>
      <w:keepNext/>
      <w:ind w:firstLine="0"/>
      <w:jc w:val="left"/>
      <w:outlineLvl w:val="0"/>
    </w:pPr>
    <w:rPr>
      <w:b/>
    </w:rPr>
  </w:style>
  <w:style w:type="paragraph" w:styleId="Antrat2">
    <w:name w:val="heading 2"/>
    <w:basedOn w:val="prastasis"/>
    <w:next w:val="prastasis"/>
    <w:qFormat/>
    <w:pPr>
      <w:keepNext/>
      <w:ind w:left="360" w:firstLine="0"/>
      <w:jc w:val="center"/>
      <w:outlineLvl w:val="1"/>
    </w:pPr>
    <w:rPr>
      <w:b/>
    </w:rPr>
  </w:style>
  <w:style w:type="paragraph" w:styleId="Antrat3">
    <w:name w:val="heading 3"/>
    <w:basedOn w:val="prastasis"/>
    <w:qFormat/>
    <w:pPr>
      <w:spacing w:before="100" w:after="100"/>
      <w:ind w:firstLine="0"/>
      <w:jc w:val="left"/>
      <w:outlineLvl w:val="2"/>
    </w:pPr>
    <w:rPr>
      <w:b/>
      <w:sz w:val="27"/>
    </w:rPr>
  </w:style>
  <w:style w:type="paragraph" w:styleId="Antrat4">
    <w:name w:val="heading 4"/>
    <w:basedOn w:val="prastasis"/>
    <w:next w:val="prastasis"/>
    <w:qFormat/>
    <w:pPr>
      <w:keepNext/>
      <w:widowControl w:val="0"/>
      <w:shd w:val="clear" w:color="auto" w:fill="FFFFFF"/>
      <w:tabs>
        <w:tab w:val="left" w:pos="450"/>
        <w:tab w:val="left" w:pos="1080"/>
      </w:tabs>
      <w:autoSpaceDE w:val="0"/>
      <w:autoSpaceDN w:val="0"/>
      <w:adjustRightInd w:val="0"/>
      <w:spacing w:line="274" w:lineRule="exact"/>
      <w:ind w:firstLine="0"/>
      <w:jc w:val="left"/>
      <w:outlineLvl w:val="3"/>
    </w:pPr>
    <w:rPr>
      <w:color w:val="000000"/>
      <w:spacing w:val="-2"/>
    </w:rPr>
  </w:style>
  <w:style w:type="paragraph" w:styleId="Antrat5">
    <w:name w:val="heading 5"/>
    <w:basedOn w:val="prastasis"/>
    <w:next w:val="prastasis"/>
    <w:qFormat/>
    <w:pPr>
      <w:keepNext/>
      <w:ind w:left="1843" w:firstLine="284"/>
      <w:jc w:val="left"/>
      <w:outlineLvl w:val="4"/>
    </w:pPr>
    <w:rPr>
      <w:b/>
      <w:lang w:val="en-US"/>
    </w:rPr>
  </w:style>
  <w:style w:type="paragraph" w:styleId="Antrat6">
    <w:name w:val="heading 6"/>
    <w:basedOn w:val="prastasis"/>
    <w:next w:val="prastasis"/>
    <w:qFormat/>
    <w:pPr>
      <w:keepNext/>
      <w:widowControl w:val="0"/>
      <w:autoSpaceDE w:val="0"/>
      <w:autoSpaceDN w:val="0"/>
      <w:adjustRightInd w:val="0"/>
      <w:ind w:firstLine="0"/>
      <w:jc w:val="left"/>
      <w:outlineLvl w:val="5"/>
    </w:pPr>
    <w:rPr>
      <w:sz w:val="28"/>
      <w:lang w:val="en-US"/>
    </w:rPr>
  </w:style>
  <w:style w:type="paragraph" w:styleId="Antrat8">
    <w:name w:val="heading 8"/>
    <w:basedOn w:val="prastasis"/>
    <w:next w:val="prastasis"/>
    <w:qFormat/>
    <w:pPr>
      <w:keepNext/>
      <w:widowControl w:val="0"/>
      <w:autoSpaceDE w:val="0"/>
      <w:autoSpaceDN w:val="0"/>
      <w:adjustRightInd w:val="0"/>
      <w:ind w:firstLine="0"/>
      <w:jc w:val="left"/>
      <w:outlineLvl w:val="7"/>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harCharCharDiagramaDiagramaDiagramaDiagrama">
    <w:name w:val="Char Char Char Diagrama Diagrama Diagrama Diagrama"/>
    <w:basedOn w:val="prastasis"/>
    <w:rsid w:val="00430130"/>
    <w:pPr>
      <w:spacing w:after="160" w:line="240" w:lineRule="exact"/>
      <w:ind w:firstLine="0"/>
      <w:jc w:val="left"/>
    </w:pPr>
    <w:rPr>
      <w:rFonts w:ascii="Tahoma" w:hAnsi="Tahoma"/>
      <w:sz w:val="20"/>
      <w:lang w:val="en-US"/>
    </w:rPr>
  </w:style>
  <w:style w:type="paragraph" w:customStyle="1" w:styleId="z-BottomofForm">
    <w:name w:val="z-Bottom of Form"/>
    <w:basedOn w:val="prastasis"/>
    <w:next w:val="prastasis"/>
    <w:hidden/>
    <w:pPr>
      <w:pBdr>
        <w:top w:val="single" w:sz="6" w:space="1" w:color="auto"/>
      </w:pBdr>
      <w:jc w:val="center"/>
    </w:pPr>
    <w:rPr>
      <w:rFonts w:ascii="Arial" w:hAnsi="Arial" w:cs="Arial"/>
      <w:vanish/>
      <w:sz w:val="16"/>
      <w:szCs w:val="16"/>
    </w:rPr>
  </w:style>
  <w:style w:type="character" w:styleId="Komentaronuoroda">
    <w:name w:val="annotation reference"/>
    <w:semiHidden/>
    <w:rPr>
      <w:sz w:val="16"/>
    </w:rPr>
  </w:style>
  <w:style w:type="paragraph" w:styleId="Komentarotekstas">
    <w:name w:val="annotation text"/>
    <w:basedOn w:val="prastasis"/>
    <w:semiHidden/>
    <w:rPr>
      <w:rFonts w:ascii="Arial" w:hAnsi="Arial"/>
      <w:spacing w:val="-5"/>
    </w:rPr>
  </w:style>
  <w:style w:type="paragraph" w:customStyle="1" w:styleId="z-TopofForm">
    <w:name w:val="z-Top of Form"/>
    <w:basedOn w:val="prastasis"/>
    <w:next w:val="prastasis"/>
    <w:hidden/>
    <w:pPr>
      <w:pBdr>
        <w:bottom w:val="single" w:sz="6" w:space="1" w:color="auto"/>
      </w:pBdr>
      <w:jc w:val="center"/>
    </w:pPr>
    <w:rPr>
      <w:rFonts w:ascii="Arial" w:hAnsi="Arial" w:cs="Arial"/>
      <w:vanish/>
      <w:sz w:val="16"/>
      <w:szCs w:val="16"/>
    </w:rPr>
  </w:style>
  <w:style w:type="paragraph" w:styleId="Antrats">
    <w:name w:val="header"/>
    <w:basedOn w:val="prastasis"/>
    <w:link w:val="AntratsDiagrama"/>
    <w:pPr>
      <w:tabs>
        <w:tab w:val="center" w:pos="4153"/>
        <w:tab w:val="right" w:pos="8306"/>
      </w:tabs>
    </w:pPr>
  </w:style>
  <w:style w:type="paragraph" w:styleId="Porat">
    <w:name w:val="footer"/>
    <w:basedOn w:val="prastasis"/>
    <w:link w:val="PoratDiagrama"/>
    <w:pPr>
      <w:tabs>
        <w:tab w:val="center" w:pos="4153"/>
        <w:tab w:val="right" w:pos="8306"/>
      </w:tabs>
    </w:pPr>
  </w:style>
  <w:style w:type="character" w:styleId="Hipersaitas">
    <w:name w:val="Hyperlink"/>
    <w:rPr>
      <w:color w:val="0000FF"/>
      <w:u w:val="single"/>
    </w:rPr>
  </w:style>
  <w:style w:type="character" w:styleId="Perirtashipersaitas">
    <w:name w:val="FollowedHyperlink"/>
    <w:rPr>
      <w:color w:val="800080"/>
      <w:u w:val="single"/>
    </w:rPr>
  </w:style>
  <w:style w:type="paragraph" w:styleId="Pagrindinistekstas">
    <w:name w:val="Body Text"/>
    <w:basedOn w:val="prastasis"/>
    <w:link w:val="PagrindinistekstasDiagrama"/>
    <w:uiPriority w:val="99"/>
    <w:pPr>
      <w:shd w:val="solid" w:color="FFFFFF" w:fill="FFFFFF"/>
      <w:ind w:right="5556" w:firstLine="0"/>
      <w:jc w:val="center"/>
    </w:pPr>
    <w:rPr>
      <w:b/>
      <w:sz w:val="27"/>
    </w:rPr>
  </w:style>
  <w:style w:type="paragraph" w:styleId="Pagrindiniotekstotrauka">
    <w:name w:val="Body Text Indent"/>
    <w:basedOn w:val="prastasis"/>
    <w:link w:val="PagrindiniotekstotraukaDiagrama"/>
    <w:pPr>
      <w:ind w:firstLine="709"/>
    </w:pPr>
  </w:style>
  <w:style w:type="paragraph" w:styleId="Pagrindiniotekstotrauka2">
    <w:name w:val="Body Text Indent 2"/>
    <w:basedOn w:val="prastasis"/>
    <w:pPr>
      <w:ind w:firstLine="1440"/>
    </w:pPr>
  </w:style>
  <w:style w:type="paragraph" w:styleId="Pagrindiniotekstotrauka3">
    <w:name w:val="Body Text Indent 3"/>
    <w:basedOn w:val="prastasis"/>
    <w:pPr>
      <w:ind w:firstLine="1429"/>
    </w:pPr>
  </w:style>
  <w:style w:type="paragraph" w:styleId="Pagrindinistekstas2">
    <w:name w:val="Body Text 2"/>
    <w:basedOn w:val="prastasis"/>
    <w:pPr>
      <w:ind w:firstLine="0"/>
      <w:jc w:val="center"/>
    </w:pPr>
  </w:style>
  <w:style w:type="paragraph" w:styleId="Pagrindinistekstas3">
    <w:name w:val="Body Text 3"/>
    <w:basedOn w:val="prastasis"/>
    <w:pPr>
      <w:ind w:firstLine="0"/>
    </w:pPr>
  </w:style>
  <w:style w:type="paragraph" w:styleId="Sraassuenkleliais">
    <w:name w:val="List Bullet"/>
    <w:basedOn w:val="prastasis"/>
    <w:autoRedefine/>
    <w:rsid w:val="00852D3D"/>
    <w:pPr>
      <w:widowControl w:val="0"/>
      <w:autoSpaceDE w:val="0"/>
      <w:autoSpaceDN w:val="0"/>
      <w:adjustRightInd w:val="0"/>
      <w:ind w:firstLine="0"/>
    </w:pPr>
    <w:rPr>
      <w:szCs w:val="24"/>
      <w:lang w:val="en-US"/>
    </w:rPr>
  </w:style>
  <w:style w:type="paragraph" w:styleId="Pavadinimas">
    <w:name w:val="Title"/>
    <w:basedOn w:val="prastasis"/>
    <w:link w:val="PavadinimasDiagrama"/>
    <w:qFormat/>
    <w:pPr>
      <w:ind w:firstLine="0"/>
      <w:jc w:val="center"/>
    </w:pPr>
    <w:rPr>
      <w:b/>
      <w:sz w:val="20"/>
    </w:rPr>
  </w:style>
  <w:style w:type="paragraph" w:styleId="Tekstoblokas">
    <w:name w:val="Block Text"/>
    <w:basedOn w:val="prastasis"/>
    <w:pPr>
      <w:widowControl w:val="0"/>
      <w:shd w:val="clear" w:color="auto" w:fill="FFFFFF"/>
      <w:autoSpaceDE w:val="0"/>
      <w:autoSpaceDN w:val="0"/>
      <w:adjustRightInd w:val="0"/>
      <w:spacing w:line="274" w:lineRule="exact"/>
      <w:ind w:left="1094" w:right="29" w:hanging="346"/>
      <w:jc w:val="left"/>
    </w:pPr>
    <w:rPr>
      <w:color w:val="000000"/>
      <w:spacing w:val="5"/>
    </w:rPr>
  </w:style>
  <w:style w:type="paragraph" w:customStyle="1" w:styleId="HTMLiankstoformatuotas1">
    <w:name w:val="HTML iš anksto formatuotas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Arial Unicode MS" w:eastAsia="Arial Unicode MS" w:hAnsi="Arial Unicode MS"/>
      <w:sz w:val="20"/>
      <w:lang w:val="en-GB"/>
    </w:rPr>
  </w:style>
  <w:style w:type="character" w:customStyle="1" w:styleId="typewriter">
    <w:name w:val="typewriter"/>
    <w:basedOn w:val="Numatytasispastraiposriftas"/>
  </w:style>
  <w:style w:type="paragraph" w:customStyle="1" w:styleId="Preformatted">
    <w:name w:val="Preformatted"/>
    <w:basedOn w:val="prastasis"/>
    <w:pPr>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Courier New" w:hAnsi="Courier New"/>
      <w:snapToGrid w:val="0"/>
      <w:sz w:val="20"/>
    </w:rPr>
  </w:style>
  <w:style w:type="paragraph" w:customStyle="1" w:styleId="Pagrindinistekstas1">
    <w:name w:val="Pagrindinis tekstas1"/>
    <w:pPr>
      <w:autoSpaceDE w:val="0"/>
      <w:autoSpaceDN w:val="0"/>
      <w:adjustRightInd w:val="0"/>
      <w:ind w:firstLine="312"/>
      <w:jc w:val="both"/>
    </w:pPr>
    <w:rPr>
      <w:rFonts w:ascii="TimesLT" w:hAnsi="TimesLT"/>
      <w:lang w:val="en-US" w:eastAsia="en-US"/>
    </w:rPr>
  </w:style>
  <w:style w:type="paragraph" w:customStyle="1" w:styleId="NormalCom">
    <w:name w:val="Normal + (Com"/>
    <w:basedOn w:val="prastasis"/>
    <w:link w:val="NormalComDiagrama"/>
    <w:pPr>
      <w:ind w:firstLine="0"/>
      <w:jc w:val="left"/>
    </w:pPr>
    <w:rPr>
      <w:color w:val="000000"/>
    </w:rPr>
  </w:style>
  <w:style w:type="character" w:customStyle="1" w:styleId="NormalComDiagrama">
    <w:name w:val="Normal + (Com Diagrama"/>
    <w:link w:val="NormalCom"/>
    <w:rsid w:val="00A31D48"/>
    <w:rPr>
      <w:color w:val="000000"/>
      <w:sz w:val="24"/>
      <w:lang w:val="lt-LT" w:eastAsia="en-US" w:bidi="ar-SA"/>
    </w:rPr>
  </w:style>
  <w:style w:type="paragraph" w:customStyle="1" w:styleId="prastasistinklapis">
    <w:name w:val="Įprastasis (tinklapis)"/>
    <w:basedOn w:val="prastasis"/>
    <w:pPr>
      <w:ind w:firstLine="0"/>
      <w:jc w:val="center"/>
    </w:pPr>
    <w:rPr>
      <w:b/>
    </w:rPr>
  </w:style>
  <w:style w:type="paragraph" w:styleId="Sraas2">
    <w:name w:val="List 2"/>
    <w:basedOn w:val="prastasis"/>
    <w:pPr>
      <w:numPr>
        <w:numId w:val="1"/>
      </w:numPr>
      <w:spacing w:line="360" w:lineRule="auto"/>
    </w:pPr>
  </w:style>
  <w:style w:type="paragraph" w:styleId="Dokumentostruktra">
    <w:name w:val="Document Map"/>
    <w:basedOn w:val="prastasis"/>
    <w:semiHidden/>
    <w:rsid w:val="00790AD3"/>
    <w:pPr>
      <w:shd w:val="clear" w:color="auto" w:fill="000080"/>
    </w:pPr>
    <w:rPr>
      <w:rFonts w:ascii="Tahoma" w:hAnsi="Tahoma" w:cs="Tahoma"/>
      <w:sz w:val="20"/>
    </w:rPr>
  </w:style>
  <w:style w:type="table" w:styleId="Lentelstinklelis">
    <w:name w:val="Table Grid"/>
    <w:basedOn w:val="prastojilentel"/>
    <w:rsid w:val="00F2500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A31D48"/>
    <w:pPr>
      <w:spacing w:after="200" w:line="276" w:lineRule="auto"/>
      <w:ind w:left="720" w:firstLine="0"/>
      <w:contextualSpacing/>
      <w:jc w:val="left"/>
    </w:pPr>
    <w:rPr>
      <w:rFonts w:ascii="Calibri" w:eastAsia="Calibri" w:hAnsi="Calibri"/>
      <w:sz w:val="22"/>
      <w:szCs w:val="22"/>
    </w:rPr>
  </w:style>
  <w:style w:type="paragraph" w:customStyle="1" w:styleId="Normal1">
    <w:name w:val="Normal1"/>
    <w:basedOn w:val="prastasis"/>
    <w:next w:val="Pagrindinistekstas"/>
    <w:link w:val="Normal1Diagrama"/>
    <w:rsid w:val="005F48B6"/>
    <w:pPr>
      <w:ind w:firstLine="0"/>
    </w:pPr>
    <w:rPr>
      <w:lang w:val="en-US" w:eastAsia="lt-LT"/>
    </w:rPr>
  </w:style>
  <w:style w:type="character" w:customStyle="1" w:styleId="Normal1Diagrama">
    <w:name w:val="Normal1 Diagrama"/>
    <w:link w:val="Normal1"/>
    <w:rsid w:val="009F7E49"/>
    <w:rPr>
      <w:sz w:val="24"/>
      <w:lang w:val="en-US" w:eastAsia="lt-LT" w:bidi="ar-SA"/>
    </w:rPr>
  </w:style>
  <w:style w:type="table" w:styleId="Lentelstema">
    <w:name w:val="Table Theme"/>
    <w:basedOn w:val="prastojilentel"/>
    <w:rsid w:val="002F10D0"/>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8C4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eastAsia="lt-LT"/>
    </w:rPr>
  </w:style>
  <w:style w:type="character" w:customStyle="1" w:styleId="dpav">
    <w:name w:val="dpav"/>
    <w:rsid w:val="002C62C1"/>
    <w:rPr>
      <w:sz w:val="26"/>
      <w:szCs w:val="26"/>
    </w:rPr>
  </w:style>
  <w:style w:type="paragraph" w:styleId="Sraas">
    <w:name w:val="List"/>
    <w:basedOn w:val="prastasis"/>
    <w:rsid w:val="00E67556"/>
    <w:pPr>
      <w:ind w:left="283" w:hanging="283"/>
    </w:pPr>
  </w:style>
  <w:style w:type="paragraph" w:styleId="Paprastasistekstas">
    <w:name w:val="Plain Text"/>
    <w:basedOn w:val="prastasis"/>
    <w:rsid w:val="00E67556"/>
    <w:pPr>
      <w:ind w:firstLine="0"/>
      <w:jc w:val="left"/>
    </w:pPr>
    <w:rPr>
      <w:rFonts w:ascii="Courier New" w:hAnsi="Courier New" w:cs="Courier New"/>
      <w:sz w:val="20"/>
      <w:lang w:eastAsia="lt-LT"/>
    </w:rPr>
  </w:style>
  <w:style w:type="paragraph" w:customStyle="1" w:styleId="WW-PlainText">
    <w:name w:val="WW-Plain Text"/>
    <w:basedOn w:val="prastasis"/>
    <w:rsid w:val="00E67556"/>
    <w:pPr>
      <w:ind w:firstLine="0"/>
      <w:jc w:val="left"/>
    </w:pPr>
    <w:rPr>
      <w:rFonts w:ascii="Courier New" w:hAnsi="Courier New"/>
      <w:sz w:val="20"/>
    </w:rPr>
  </w:style>
  <w:style w:type="paragraph" w:customStyle="1" w:styleId="WW-BodyText3">
    <w:name w:val="WW-Body Text 3"/>
    <w:basedOn w:val="prastasis"/>
    <w:rsid w:val="00E67556"/>
    <w:pPr>
      <w:suppressAutoHyphens/>
      <w:ind w:firstLine="0"/>
      <w:jc w:val="left"/>
    </w:pPr>
    <w:rPr>
      <w:sz w:val="22"/>
    </w:rPr>
  </w:style>
  <w:style w:type="character" w:styleId="Grietas">
    <w:name w:val="Strong"/>
    <w:uiPriority w:val="22"/>
    <w:qFormat/>
    <w:rsid w:val="005048D7"/>
    <w:rPr>
      <w:b/>
      <w:bCs/>
    </w:rPr>
  </w:style>
  <w:style w:type="paragraph" w:customStyle="1" w:styleId="FR1">
    <w:name w:val="FR1"/>
    <w:rsid w:val="00010720"/>
    <w:pPr>
      <w:widowControl w:val="0"/>
      <w:autoSpaceDE w:val="0"/>
      <w:autoSpaceDN w:val="0"/>
      <w:adjustRightInd w:val="0"/>
      <w:spacing w:line="259" w:lineRule="auto"/>
      <w:ind w:firstLine="720"/>
      <w:jc w:val="both"/>
    </w:pPr>
    <w:rPr>
      <w:rFonts w:ascii="Arial" w:hAnsi="Arial" w:cs="Arial"/>
      <w:i/>
      <w:iCs/>
      <w:sz w:val="22"/>
      <w:szCs w:val="22"/>
      <w:lang w:eastAsia="en-US"/>
    </w:rPr>
  </w:style>
  <w:style w:type="character" w:styleId="Puslapionumeris">
    <w:name w:val="page number"/>
    <w:basedOn w:val="Numatytasispastraiposriftas"/>
    <w:rsid w:val="007D2983"/>
  </w:style>
  <w:style w:type="character" w:customStyle="1" w:styleId="Typewriter0">
    <w:name w:val="Typewriter"/>
    <w:rsid w:val="009112FF"/>
    <w:rPr>
      <w:rFonts w:ascii="Courier New" w:hAnsi="Courier New"/>
      <w:sz w:val="20"/>
    </w:rPr>
  </w:style>
  <w:style w:type="paragraph" w:customStyle="1" w:styleId="ISTATYMAS">
    <w:name w:val="ISTATYMAS"/>
    <w:rsid w:val="009E4D5A"/>
    <w:pPr>
      <w:autoSpaceDE w:val="0"/>
      <w:autoSpaceDN w:val="0"/>
      <w:adjustRightInd w:val="0"/>
      <w:jc w:val="center"/>
    </w:pPr>
    <w:rPr>
      <w:rFonts w:ascii="TimesLT" w:hAnsi="TimesLT"/>
      <w:lang w:val="en-US" w:eastAsia="en-US"/>
    </w:rPr>
  </w:style>
  <w:style w:type="character" w:styleId="HTMLspausdinimomainl">
    <w:name w:val="HTML Typewriter"/>
    <w:rsid w:val="009E4D5A"/>
    <w:rPr>
      <w:rFonts w:ascii="Courier New" w:eastAsia="Courier New" w:hAnsi="Courier New" w:cs="HelveticaLT"/>
      <w:sz w:val="20"/>
      <w:szCs w:val="20"/>
    </w:rPr>
  </w:style>
  <w:style w:type="paragraph" w:customStyle="1" w:styleId="istatymas0">
    <w:name w:val="istatymas"/>
    <w:basedOn w:val="prastasis"/>
    <w:rsid w:val="009E4D5A"/>
    <w:pPr>
      <w:spacing w:before="100" w:beforeAutospacing="1" w:after="100" w:afterAutospacing="1"/>
      <w:ind w:firstLine="0"/>
      <w:jc w:val="left"/>
    </w:pPr>
    <w:rPr>
      <w:szCs w:val="24"/>
      <w:lang w:eastAsia="lt-LT"/>
    </w:rPr>
  </w:style>
  <w:style w:type="paragraph" w:customStyle="1" w:styleId="prastasis1">
    <w:name w:val="Įprastasis1"/>
    <w:basedOn w:val="prastasis"/>
    <w:link w:val="prastasis1Diagrama"/>
    <w:rsid w:val="00DD040E"/>
    <w:rPr>
      <w:lang w:val="en-GB"/>
    </w:rPr>
  </w:style>
  <w:style w:type="paragraph" w:customStyle="1" w:styleId="MAZAS">
    <w:name w:val="MAZAS"/>
    <w:rsid w:val="00BB5A60"/>
    <w:pPr>
      <w:autoSpaceDE w:val="0"/>
      <w:autoSpaceDN w:val="0"/>
      <w:adjustRightInd w:val="0"/>
      <w:ind w:firstLine="312"/>
      <w:jc w:val="both"/>
    </w:pPr>
    <w:rPr>
      <w:rFonts w:ascii="TimesLT" w:hAnsi="TimesLT"/>
      <w:color w:val="000000"/>
      <w:sz w:val="8"/>
      <w:szCs w:val="8"/>
      <w:lang w:val="en-US" w:eastAsia="en-US"/>
    </w:rPr>
  </w:style>
  <w:style w:type="paragraph" w:customStyle="1" w:styleId="CentrBold">
    <w:name w:val="CentrBold"/>
    <w:rsid w:val="00BB5A60"/>
    <w:pPr>
      <w:autoSpaceDE w:val="0"/>
      <w:autoSpaceDN w:val="0"/>
      <w:adjustRightInd w:val="0"/>
      <w:jc w:val="center"/>
    </w:pPr>
    <w:rPr>
      <w:rFonts w:ascii="TimesLT" w:hAnsi="TimesLT"/>
      <w:b/>
      <w:bCs/>
      <w:caps/>
      <w:lang w:val="en-US" w:eastAsia="en-US"/>
    </w:rPr>
  </w:style>
  <w:style w:type="paragraph" w:customStyle="1" w:styleId="CharCharCharDiagramaDiagramaDiagramaDiagrama0">
    <w:name w:val="Char Char Char Diagrama Diagrama Diagrama Diagrama"/>
    <w:basedOn w:val="prastasis"/>
    <w:rsid w:val="00DF18AF"/>
    <w:pPr>
      <w:spacing w:after="160" w:line="240" w:lineRule="exact"/>
      <w:ind w:firstLine="0"/>
      <w:jc w:val="left"/>
    </w:pPr>
    <w:rPr>
      <w:rFonts w:ascii="Tahoma" w:hAnsi="Tahoma"/>
      <w:sz w:val="20"/>
      <w:lang w:val="en-US"/>
    </w:rPr>
  </w:style>
  <w:style w:type="paragraph" w:customStyle="1" w:styleId="Tekstas">
    <w:name w:val="Tekstas"/>
    <w:basedOn w:val="prastasis"/>
    <w:rsid w:val="00031A33"/>
    <w:pPr>
      <w:widowControl w:val="0"/>
      <w:suppressAutoHyphens/>
      <w:ind w:firstLine="0"/>
    </w:pPr>
    <w:rPr>
      <w:rFonts w:ascii="Thorndale" w:eastAsia="HG Mincho Light J" w:hAnsi="Thorndale" w:cs="Arial Unicode MS"/>
      <w:color w:val="000000"/>
      <w:szCs w:val="24"/>
      <w:lang w:bidi="en-US"/>
    </w:rPr>
  </w:style>
  <w:style w:type="paragraph" w:customStyle="1" w:styleId="Pagrindinistekstas31">
    <w:name w:val="Pagrindinis tekstas 31"/>
    <w:basedOn w:val="prastasis"/>
    <w:rsid w:val="00150A1D"/>
    <w:pPr>
      <w:tabs>
        <w:tab w:val="left" w:pos="1500"/>
        <w:tab w:val="left" w:pos="2160"/>
        <w:tab w:val="left" w:pos="2880"/>
        <w:tab w:val="left" w:pos="3600"/>
        <w:tab w:val="center" w:pos="4639"/>
        <w:tab w:val="left" w:pos="5040"/>
        <w:tab w:val="left" w:pos="5940"/>
        <w:tab w:val="left" w:pos="6480"/>
        <w:tab w:val="left" w:pos="7185"/>
      </w:tabs>
      <w:suppressAutoHyphens/>
      <w:ind w:firstLine="0"/>
      <w:jc w:val="left"/>
    </w:pPr>
    <w:rPr>
      <w:b/>
      <w:bCs/>
      <w:szCs w:val="24"/>
      <w:lang w:eastAsia="ar-SA"/>
    </w:rPr>
  </w:style>
  <w:style w:type="paragraph" w:customStyle="1" w:styleId="Antrinispavadinimas">
    <w:name w:val="Antrinis pavadinimas"/>
    <w:basedOn w:val="prastasis"/>
    <w:qFormat/>
    <w:rsid w:val="00894DED"/>
    <w:pPr>
      <w:spacing w:after="60"/>
      <w:ind w:firstLine="0"/>
      <w:jc w:val="center"/>
      <w:outlineLvl w:val="1"/>
    </w:pPr>
    <w:rPr>
      <w:rFonts w:ascii="Arial" w:hAnsi="Arial" w:cs="Arial"/>
      <w:szCs w:val="24"/>
      <w:lang w:val="en-US"/>
    </w:rPr>
  </w:style>
  <w:style w:type="paragraph" w:customStyle="1" w:styleId="Default">
    <w:name w:val="Default"/>
    <w:rsid w:val="00617A71"/>
    <w:pPr>
      <w:autoSpaceDE w:val="0"/>
      <w:autoSpaceDN w:val="0"/>
      <w:adjustRightInd w:val="0"/>
    </w:pPr>
    <w:rPr>
      <w:color w:val="000000"/>
      <w:sz w:val="24"/>
      <w:szCs w:val="24"/>
    </w:rPr>
  </w:style>
  <w:style w:type="paragraph" w:customStyle="1" w:styleId="Linija">
    <w:name w:val="Linija"/>
    <w:basedOn w:val="MAZAS"/>
    <w:rsid w:val="00203457"/>
    <w:pPr>
      <w:autoSpaceDE/>
      <w:autoSpaceDN/>
      <w:adjustRightInd/>
      <w:ind w:firstLine="0"/>
      <w:jc w:val="center"/>
    </w:pPr>
    <w:rPr>
      <w:snapToGrid w:val="0"/>
      <w:color w:val="auto"/>
      <w:sz w:val="12"/>
      <w:szCs w:val="20"/>
    </w:rPr>
  </w:style>
  <w:style w:type="paragraph" w:customStyle="1" w:styleId="DiagramaDiagrama3CharChar">
    <w:name w:val="Diagrama Diagrama3 Char Char"/>
    <w:basedOn w:val="prastasis"/>
    <w:rsid w:val="00FD7CF9"/>
    <w:pPr>
      <w:spacing w:after="160" w:line="240" w:lineRule="exact"/>
      <w:ind w:firstLine="0"/>
      <w:jc w:val="left"/>
    </w:pPr>
    <w:rPr>
      <w:rFonts w:ascii="Tahoma" w:hAnsi="Tahoma"/>
      <w:sz w:val="20"/>
      <w:lang w:val="en-US"/>
    </w:rPr>
  </w:style>
  <w:style w:type="character" w:customStyle="1" w:styleId="prastasis1Diagrama">
    <w:name w:val="Įprastasis1 Diagrama"/>
    <w:link w:val="prastasis1"/>
    <w:rsid w:val="00BC41E1"/>
    <w:rPr>
      <w:sz w:val="24"/>
      <w:lang w:val="en-GB" w:eastAsia="en-US" w:bidi="ar-SA"/>
    </w:rPr>
  </w:style>
  <w:style w:type="paragraph" w:customStyle="1" w:styleId="DefaultParagraphFont1">
    <w:name w:val="Default Paragraph Font1"/>
    <w:next w:val="prastasis"/>
    <w:rsid w:val="004B13BF"/>
    <w:rPr>
      <w:lang w:eastAsia="en-US"/>
    </w:rPr>
  </w:style>
  <w:style w:type="paragraph" w:customStyle="1" w:styleId="Nuostatai">
    <w:name w:val="Nuostatai"/>
    <w:basedOn w:val="Sraassunumeriais2"/>
    <w:autoRedefine/>
    <w:rsid w:val="009B45F4"/>
    <w:pPr>
      <w:tabs>
        <w:tab w:val="clear" w:pos="719"/>
        <w:tab w:val="left" w:pos="960"/>
        <w:tab w:val="left" w:pos="1440"/>
        <w:tab w:val="left" w:pos="1560"/>
      </w:tabs>
      <w:spacing w:line="360" w:lineRule="auto"/>
      <w:ind w:left="0" w:firstLine="0"/>
      <w:jc w:val="center"/>
    </w:pPr>
    <w:rPr>
      <w:b/>
      <w:szCs w:val="24"/>
      <w:lang w:eastAsia="lt-LT"/>
    </w:rPr>
  </w:style>
  <w:style w:type="paragraph" w:customStyle="1" w:styleId="Dalys">
    <w:name w:val="Dalys"/>
    <w:basedOn w:val="Pavadinimas"/>
    <w:next w:val="Dokumentostruktra"/>
    <w:rsid w:val="009B45F4"/>
    <w:pPr>
      <w:numPr>
        <w:numId w:val="2"/>
      </w:numPr>
    </w:pPr>
    <w:rPr>
      <w:bCs/>
      <w:caps/>
      <w:kern w:val="22"/>
      <w:sz w:val="24"/>
      <w:szCs w:val="24"/>
      <w:lang w:val="en-GB"/>
    </w:rPr>
  </w:style>
  <w:style w:type="paragraph" w:styleId="Sraassunumeriais2">
    <w:name w:val="List Number 2"/>
    <w:basedOn w:val="prastasis"/>
    <w:rsid w:val="009B45F4"/>
    <w:pPr>
      <w:tabs>
        <w:tab w:val="num" w:pos="719"/>
      </w:tabs>
      <w:ind w:left="719" w:hanging="180"/>
    </w:pPr>
  </w:style>
  <w:style w:type="paragraph" w:customStyle="1" w:styleId="CharCharDiagramaDiagramaCharCharDiagramaDiagrama1CharCharDiagramaDiagramaCharCharDiagramaDiagramaCharCharDiagramaDiagramaCharCharCharDiagramaChar">
    <w:name w:val="Char Char Diagrama Diagrama Char Char Diagrama Diagrama1 Char Char Diagrama Diagrama Char Char Diagrama Diagrama Char Char Diagrama Diagrama Char Char Char Diagrama Char"/>
    <w:basedOn w:val="prastasis"/>
    <w:rsid w:val="00175036"/>
    <w:pPr>
      <w:spacing w:after="160" w:line="240" w:lineRule="exact"/>
      <w:ind w:firstLine="0"/>
      <w:jc w:val="left"/>
    </w:pPr>
    <w:rPr>
      <w:rFonts w:ascii="Tahoma" w:hAnsi="Tahoma"/>
      <w:sz w:val="20"/>
      <w:lang w:val="en-US"/>
    </w:rPr>
  </w:style>
  <w:style w:type="paragraph" w:customStyle="1" w:styleId="Char">
    <w:name w:val="Char"/>
    <w:basedOn w:val="prastasis"/>
    <w:rsid w:val="00D80011"/>
    <w:pPr>
      <w:spacing w:after="160" w:line="240" w:lineRule="exact"/>
      <w:ind w:firstLine="0"/>
      <w:jc w:val="left"/>
    </w:pPr>
    <w:rPr>
      <w:rFonts w:ascii="Tahoma" w:hAnsi="Tahoma"/>
      <w:sz w:val="20"/>
      <w:lang w:val="en-US"/>
    </w:rPr>
  </w:style>
  <w:style w:type="paragraph" w:customStyle="1" w:styleId="DiagramaDiagramaCharCharDiagramaDiagramaDiagramaCharChar">
    <w:name w:val="Diagrama Diagrama Char Char Diagrama Diagrama Diagrama Char Char"/>
    <w:basedOn w:val="prastasis"/>
    <w:rsid w:val="009833E8"/>
    <w:pPr>
      <w:spacing w:after="160" w:line="240" w:lineRule="exact"/>
      <w:ind w:firstLine="0"/>
      <w:jc w:val="left"/>
    </w:pPr>
    <w:rPr>
      <w:rFonts w:ascii="Verdana" w:hAnsi="Verdana"/>
      <w:sz w:val="20"/>
      <w:lang w:val="en-US" w:eastAsia="lt-LT"/>
    </w:rPr>
  </w:style>
  <w:style w:type="paragraph" w:customStyle="1" w:styleId="DiagramaDiagramaCharCharDiagramaDiagramaDiagrama">
    <w:name w:val="Diagrama Diagrama Char Char Diagrama Diagrama Diagrama"/>
    <w:basedOn w:val="prastasis"/>
    <w:rsid w:val="006E320C"/>
    <w:pPr>
      <w:spacing w:after="160" w:line="240" w:lineRule="exact"/>
      <w:ind w:firstLine="0"/>
      <w:jc w:val="left"/>
    </w:pPr>
    <w:rPr>
      <w:rFonts w:ascii="Verdana" w:hAnsi="Verdana"/>
      <w:sz w:val="20"/>
      <w:lang w:val="en-US" w:eastAsia="lt-LT"/>
    </w:rPr>
  </w:style>
  <w:style w:type="paragraph" w:customStyle="1" w:styleId="Hyperlink1">
    <w:name w:val="Hyperlink1"/>
    <w:rsid w:val="00292920"/>
    <w:pPr>
      <w:autoSpaceDE w:val="0"/>
      <w:autoSpaceDN w:val="0"/>
      <w:adjustRightInd w:val="0"/>
      <w:ind w:firstLine="312"/>
      <w:jc w:val="both"/>
    </w:pPr>
    <w:rPr>
      <w:rFonts w:ascii="TimesLT" w:hAnsi="TimesLT"/>
      <w:lang w:val="en-US" w:eastAsia="en-US"/>
    </w:rPr>
  </w:style>
  <w:style w:type="paragraph" w:customStyle="1" w:styleId="DiagramaDiagramaCharCharDiagramaDiagramaDiagramaCharCharDiagramaDiagramaCharChar">
    <w:name w:val="Diagrama Diagrama Char Char Diagrama Diagrama Diagrama Char Char Diagrama Diagrama Char Char"/>
    <w:basedOn w:val="prastasis"/>
    <w:rsid w:val="00C93AC5"/>
    <w:pPr>
      <w:spacing w:after="160" w:line="240" w:lineRule="exact"/>
      <w:ind w:firstLine="0"/>
      <w:jc w:val="left"/>
    </w:pPr>
    <w:rPr>
      <w:rFonts w:ascii="Verdana" w:hAnsi="Verdana"/>
      <w:sz w:val="20"/>
      <w:lang w:val="en-US" w:eastAsia="lt-LT"/>
    </w:rPr>
  </w:style>
  <w:style w:type="paragraph" w:customStyle="1" w:styleId="CharChar">
    <w:name w:val="Char Char"/>
    <w:basedOn w:val="prastasis"/>
    <w:rsid w:val="005B0983"/>
    <w:pPr>
      <w:spacing w:after="160" w:line="240" w:lineRule="exact"/>
      <w:ind w:firstLine="0"/>
      <w:jc w:val="left"/>
    </w:pPr>
    <w:rPr>
      <w:rFonts w:ascii="Verdana" w:hAnsi="Verdana"/>
      <w:sz w:val="20"/>
      <w:lang w:val="en-US" w:eastAsia="lt-LT"/>
    </w:rPr>
  </w:style>
  <w:style w:type="paragraph" w:customStyle="1" w:styleId="CharCharDiagramaDiagramaCharChar">
    <w:name w:val="Char Char Diagrama Diagrama Char Char"/>
    <w:basedOn w:val="prastasis"/>
    <w:rsid w:val="007F4A82"/>
    <w:pPr>
      <w:spacing w:after="160" w:line="240" w:lineRule="exact"/>
      <w:ind w:firstLine="0"/>
      <w:jc w:val="left"/>
    </w:pPr>
    <w:rPr>
      <w:rFonts w:ascii="Tahoma" w:hAnsi="Tahoma"/>
      <w:sz w:val="20"/>
      <w:lang w:val="en-US"/>
    </w:rPr>
  </w:style>
  <w:style w:type="paragraph" w:customStyle="1" w:styleId="DiagramaDiagramaDiagrama">
    <w:name w:val="Diagrama Diagrama Diagrama"/>
    <w:basedOn w:val="prastasis"/>
    <w:rsid w:val="00661D22"/>
    <w:pPr>
      <w:spacing w:after="160" w:line="240" w:lineRule="exact"/>
      <w:ind w:firstLine="0"/>
      <w:jc w:val="left"/>
    </w:pPr>
    <w:rPr>
      <w:rFonts w:ascii="Verdana" w:hAnsi="Verdana"/>
      <w:sz w:val="20"/>
      <w:lang w:val="en-US" w:eastAsia="lt-LT"/>
    </w:rPr>
  </w:style>
  <w:style w:type="paragraph" w:customStyle="1" w:styleId="DiagramaCharCharDiagramaCharChar">
    <w:name w:val="Diagrama Char Char Diagrama Char Char"/>
    <w:basedOn w:val="prastasis"/>
    <w:rsid w:val="00644613"/>
    <w:pPr>
      <w:spacing w:after="160" w:line="240" w:lineRule="exact"/>
      <w:ind w:firstLine="0"/>
      <w:jc w:val="left"/>
    </w:pPr>
    <w:rPr>
      <w:rFonts w:ascii="Tahoma" w:hAnsi="Tahoma"/>
      <w:sz w:val="20"/>
      <w:lang w:val="en-US"/>
    </w:rPr>
  </w:style>
  <w:style w:type="character" w:customStyle="1" w:styleId="PagrindiniotekstotraukaDiagrama">
    <w:name w:val="Pagrindinio teksto įtrauka Diagrama"/>
    <w:link w:val="Pagrindiniotekstotrauka"/>
    <w:locked/>
    <w:rsid w:val="007A181F"/>
    <w:rPr>
      <w:sz w:val="24"/>
      <w:lang w:val="lt-LT" w:eastAsia="en-US" w:bidi="ar-SA"/>
    </w:rPr>
  </w:style>
  <w:style w:type="paragraph" w:customStyle="1" w:styleId="DiagramaDiagramaDiagramaDiagramaDiagramaDiagrama1DiagramaDiagramaDiagramaDiagramaDiagramaDiagramaDiagramaDiagramaDiagrama1DiagramaDiagramaDiagramaDiagramaDiagramaDiagramaCharCharDiagramaDiagramaCharChar">
    <w:name w:val="Diagrama Diagrama Diagrama Diagrama Diagrama Diagrama1 Diagrama Diagrama Diagrama Diagrama Diagrama Diagrama Diagrama Diagrama Diagrama1 Diagrama Diagrama Diagrama Diagrama Diagrama Diagrama Char Char Diagrama Diagrama Char Char"/>
    <w:basedOn w:val="prastasis"/>
    <w:rsid w:val="00CF68F5"/>
    <w:pPr>
      <w:spacing w:after="160" w:line="240" w:lineRule="exact"/>
      <w:ind w:firstLine="0"/>
      <w:jc w:val="left"/>
    </w:pPr>
    <w:rPr>
      <w:rFonts w:ascii="Tahoma" w:hAnsi="Tahoma"/>
      <w:sz w:val="20"/>
      <w:lang w:val="en-US"/>
    </w:rPr>
  </w:style>
  <w:style w:type="character" w:customStyle="1" w:styleId="AntratsDiagrama">
    <w:name w:val="Antraštės Diagrama"/>
    <w:link w:val="Antrats"/>
    <w:rsid w:val="000519EB"/>
    <w:rPr>
      <w:sz w:val="24"/>
      <w:lang w:eastAsia="en-US"/>
    </w:rPr>
  </w:style>
  <w:style w:type="character" w:customStyle="1" w:styleId="HTMLiankstoformatuotasDiagrama">
    <w:name w:val="HTML iš anksto formatuotas Diagrama"/>
    <w:link w:val="HTMLiankstoformatuotas"/>
    <w:rsid w:val="003E211F"/>
    <w:rPr>
      <w:rFonts w:ascii="Courier New" w:hAnsi="Courier New"/>
    </w:rPr>
  </w:style>
  <w:style w:type="paragraph" w:styleId="Sraopastraipa">
    <w:name w:val="List Paragraph"/>
    <w:basedOn w:val="prastasis"/>
    <w:uiPriority w:val="34"/>
    <w:qFormat/>
    <w:rsid w:val="008D0123"/>
    <w:pPr>
      <w:ind w:left="720" w:firstLine="0"/>
      <w:jc w:val="left"/>
    </w:pPr>
    <w:rPr>
      <w:rFonts w:eastAsia="Calibri"/>
      <w:szCs w:val="24"/>
      <w:lang w:eastAsia="lt-LT"/>
    </w:rPr>
  </w:style>
  <w:style w:type="character" w:customStyle="1" w:styleId="apple-converted-space">
    <w:name w:val="apple-converted-space"/>
    <w:basedOn w:val="Numatytasispastraiposriftas"/>
    <w:rsid w:val="007D6941"/>
  </w:style>
  <w:style w:type="paragraph" w:styleId="Z-Formospradia">
    <w:name w:val="HTML Top of Form"/>
    <w:basedOn w:val="prastasis"/>
    <w:next w:val="prastasis"/>
    <w:link w:val="Z-FormospradiaDiagrama"/>
    <w:hidden/>
    <w:rsid w:val="00610954"/>
    <w:pPr>
      <w:pBdr>
        <w:bottom w:val="single" w:sz="6" w:space="1" w:color="auto"/>
      </w:pBdr>
      <w:jc w:val="center"/>
    </w:pPr>
    <w:rPr>
      <w:rFonts w:ascii="Arial" w:hAnsi="Arial" w:cs="Arial"/>
      <w:vanish/>
      <w:sz w:val="16"/>
      <w:szCs w:val="16"/>
    </w:rPr>
  </w:style>
  <w:style w:type="character" w:customStyle="1" w:styleId="Z-FormospradiaDiagrama">
    <w:name w:val="Z-Formos pradžia Diagrama"/>
    <w:link w:val="Z-Formospradia"/>
    <w:rsid w:val="00610954"/>
    <w:rPr>
      <w:rFonts w:ascii="Arial" w:hAnsi="Arial" w:cs="Arial"/>
      <w:vanish/>
      <w:sz w:val="16"/>
      <w:szCs w:val="16"/>
      <w:lang w:eastAsia="en-US"/>
    </w:rPr>
  </w:style>
  <w:style w:type="character" w:styleId="Eilutsnumeris">
    <w:name w:val="line number"/>
    <w:basedOn w:val="Numatytasispastraiposriftas"/>
    <w:unhideWhenUsed/>
    <w:rsid w:val="00625C49"/>
  </w:style>
  <w:style w:type="character" w:styleId="Rykinuoroda">
    <w:name w:val="Intense Reference"/>
    <w:uiPriority w:val="32"/>
    <w:qFormat/>
    <w:rsid w:val="000A79A9"/>
    <w:rPr>
      <w:b/>
      <w:bCs/>
      <w:i/>
      <w:iCs/>
      <w:caps/>
      <w:color w:val="5B9BD5"/>
    </w:rPr>
  </w:style>
  <w:style w:type="character" w:customStyle="1" w:styleId="PagrindinistekstasDiagrama">
    <w:name w:val="Pagrindinis tekstas Diagrama"/>
    <w:link w:val="Pagrindinistekstas"/>
    <w:uiPriority w:val="99"/>
    <w:rsid w:val="00075DCF"/>
    <w:rPr>
      <w:b/>
      <w:sz w:val="27"/>
      <w:shd w:val="solid" w:color="FFFFFF" w:fill="FFFFFF"/>
      <w:lang w:eastAsia="en-US"/>
    </w:rPr>
  </w:style>
  <w:style w:type="character" w:customStyle="1" w:styleId="PavadinimasDiagrama">
    <w:name w:val="Pavadinimas Diagrama"/>
    <w:link w:val="Pavadinimas"/>
    <w:rsid w:val="00546F08"/>
    <w:rPr>
      <w:b/>
      <w:lang w:eastAsia="en-US"/>
    </w:rPr>
  </w:style>
  <w:style w:type="paragraph" w:customStyle="1" w:styleId="Punktai">
    <w:name w:val="Punktai"/>
    <w:basedOn w:val="prastasis"/>
    <w:link w:val="PunktaiDiagrama"/>
    <w:rsid w:val="00B3421D"/>
    <w:pPr>
      <w:numPr>
        <w:numId w:val="3"/>
      </w:numPr>
      <w:tabs>
        <w:tab w:val="clear" w:pos="851"/>
        <w:tab w:val="left" w:pos="993"/>
      </w:tabs>
      <w:spacing w:line="360" w:lineRule="auto"/>
      <w:ind w:left="993"/>
    </w:pPr>
    <w:rPr>
      <w:lang w:eastAsia="lt-LT"/>
    </w:rPr>
  </w:style>
  <w:style w:type="character" w:customStyle="1" w:styleId="PunktaiDiagrama">
    <w:name w:val="Punktai Diagrama"/>
    <w:link w:val="Punktai"/>
    <w:rsid w:val="00B3421D"/>
    <w:rPr>
      <w:sz w:val="24"/>
    </w:rPr>
  </w:style>
  <w:style w:type="paragraph" w:customStyle="1" w:styleId="BalloonText1">
    <w:name w:val="Balloon Text1"/>
    <w:basedOn w:val="prastasis"/>
    <w:semiHidden/>
    <w:rsid w:val="006D2AFB"/>
    <w:rPr>
      <w:rFonts w:ascii="Tahoma" w:hAnsi="Tahoma" w:cs="Tahoma"/>
      <w:sz w:val="16"/>
      <w:szCs w:val="16"/>
    </w:rPr>
  </w:style>
  <w:style w:type="paragraph" w:styleId="Betarp">
    <w:name w:val="No Spacing"/>
    <w:uiPriority w:val="1"/>
    <w:qFormat/>
    <w:rsid w:val="00212454"/>
    <w:pPr>
      <w:ind w:firstLine="720"/>
      <w:jc w:val="both"/>
    </w:pPr>
    <w:rPr>
      <w:sz w:val="24"/>
      <w:lang w:eastAsia="en-US"/>
    </w:rPr>
  </w:style>
  <w:style w:type="table" w:customStyle="1" w:styleId="Lentelstinklelis1">
    <w:name w:val="Lentelės tinklelis1"/>
    <w:basedOn w:val="prastojilentel"/>
    <w:next w:val="Lentelstinklelis"/>
    <w:rsid w:val="00B66586"/>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rsid w:val="0070044D"/>
    <w:rPr>
      <w:rFonts w:ascii="Tahoma" w:hAnsi="Tahoma" w:cs="Tahoma"/>
      <w:sz w:val="16"/>
      <w:szCs w:val="16"/>
    </w:rPr>
  </w:style>
  <w:style w:type="character" w:customStyle="1" w:styleId="DebesliotekstasDiagrama">
    <w:name w:val="Debesėlio tekstas Diagrama"/>
    <w:link w:val="Debesliotekstas"/>
    <w:rsid w:val="0070044D"/>
    <w:rPr>
      <w:rFonts w:ascii="Tahoma" w:hAnsi="Tahoma" w:cs="Tahoma"/>
      <w:sz w:val="16"/>
      <w:szCs w:val="16"/>
      <w:lang w:eastAsia="en-US"/>
    </w:rPr>
  </w:style>
  <w:style w:type="table" w:customStyle="1" w:styleId="Lentelstinklelis2">
    <w:name w:val="Lentelės tinklelis2"/>
    <w:basedOn w:val="prastojilentel"/>
    <w:next w:val="Lentelstinklelis"/>
    <w:rsid w:val="00F33634"/>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C62FB"/>
    <w:rPr>
      <w:snapToGrid w:val="0"/>
      <w:sz w:val="24"/>
      <w:lang w:val="en-AU" w:eastAsia="en-US"/>
    </w:rPr>
  </w:style>
  <w:style w:type="table" w:customStyle="1" w:styleId="Lentelstinklelis3">
    <w:name w:val="Lentelės tinklelis3"/>
    <w:basedOn w:val="prastojilentel"/>
    <w:next w:val="Lentelstinklelis"/>
    <w:rsid w:val="006C608A"/>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uiPriority w:val="20"/>
    <w:qFormat/>
    <w:rsid w:val="001F70A6"/>
    <w:rPr>
      <w:i/>
      <w:iCs/>
    </w:rPr>
  </w:style>
  <w:style w:type="character" w:customStyle="1" w:styleId="mtextantrastezalsva">
    <w:name w:val="m_text_antraste_zalsva"/>
    <w:basedOn w:val="Numatytasispastraiposriftas"/>
    <w:rsid w:val="00131B46"/>
  </w:style>
  <w:style w:type="character" w:customStyle="1" w:styleId="PoratDiagrama">
    <w:name w:val="Poraštė Diagrama"/>
    <w:basedOn w:val="Numatytasispastraiposriftas"/>
    <w:link w:val="Porat"/>
    <w:rsid w:val="000A1A03"/>
    <w:rPr>
      <w:sz w:val="24"/>
      <w:lang w:eastAsia="en-US"/>
    </w:rPr>
  </w:style>
  <w:style w:type="character" w:customStyle="1" w:styleId="normaltextrun">
    <w:name w:val="normaltextrun"/>
    <w:basedOn w:val="Numatytasispastraiposriftas"/>
    <w:rsid w:val="00C72667"/>
  </w:style>
  <w:style w:type="character" w:customStyle="1" w:styleId="eop">
    <w:name w:val="eop"/>
    <w:basedOn w:val="Numatytasispastraiposriftas"/>
    <w:rsid w:val="00C726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10593">
      <w:bodyDiv w:val="1"/>
      <w:marLeft w:val="0"/>
      <w:marRight w:val="0"/>
      <w:marTop w:val="0"/>
      <w:marBottom w:val="0"/>
      <w:divBdr>
        <w:top w:val="none" w:sz="0" w:space="0" w:color="auto"/>
        <w:left w:val="none" w:sz="0" w:space="0" w:color="auto"/>
        <w:bottom w:val="none" w:sz="0" w:space="0" w:color="auto"/>
        <w:right w:val="none" w:sz="0" w:space="0" w:color="auto"/>
      </w:divBdr>
    </w:div>
    <w:div w:id="175702679">
      <w:bodyDiv w:val="1"/>
      <w:marLeft w:val="0"/>
      <w:marRight w:val="0"/>
      <w:marTop w:val="0"/>
      <w:marBottom w:val="0"/>
      <w:divBdr>
        <w:top w:val="none" w:sz="0" w:space="0" w:color="auto"/>
        <w:left w:val="none" w:sz="0" w:space="0" w:color="auto"/>
        <w:bottom w:val="none" w:sz="0" w:space="0" w:color="auto"/>
        <w:right w:val="none" w:sz="0" w:space="0" w:color="auto"/>
      </w:divBdr>
    </w:div>
    <w:div w:id="444538394">
      <w:bodyDiv w:val="1"/>
      <w:marLeft w:val="0"/>
      <w:marRight w:val="0"/>
      <w:marTop w:val="0"/>
      <w:marBottom w:val="0"/>
      <w:divBdr>
        <w:top w:val="none" w:sz="0" w:space="0" w:color="auto"/>
        <w:left w:val="none" w:sz="0" w:space="0" w:color="auto"/>
        <w:bottom w:val="none" w:sz="0" w:space="0" w:color="auto"/>
        <w:right w:val="none" w:sz="0" w:space="0" w:color="auto"/>
      </w:divBdr>
      <w:divsChild>
        <w:div w:id="52242912">
          <w:marLeft w:val="0"/>
          <w:marRight w:val="0"/>
          <w:marTop w:val="0"/>
          <w:marBottom w:val="0"/>
          <w:divBdr>
            <w:top w:val="none" w:sz="0" w:space="0" w:color="auto"/>
            <w:left w:val="none" w:sz="0" w:space="0" w:color="auto"/>
            <w:bottom w:val="none" w:sz="0" w:space="0" w:color="auto"/>
            <w:right w:val="none" w:sz="0" w:space="0" w:color="auto"/>
          </w:divBdr>
          <w:divsChild>
            <w:div w:id="391083693">
              <w:marLeft w:val="0"/>
              <w:marRight w:val="0"/>
              <w:marTop w:val="0"/>
              <w:marBottom w:val="0"/>
              <w:divBdr>
                <w:top w:val="none" w:sz="0" w:space="0" w:color="auto"/>
                <w:left w:val="none" w:sz="0" w:space="0" w:color="auto"/>
                <w:bottom w:val="none" w:sz="0" w:space="0" w:color="auto"/>
                <w:right w:val="none" w:sz="0" w:space="0" w:color="auto"/>
              </w:divBdr>
              <w:divsChild>
                <w:div w:id="2079133017">
                  <w:marLeft w:val="0"/>
                  <w:marRight w:val="0"/>
                  <w:marTop w:val="0"/>
                  <w:marBottom w:val="0"/>
                  <w:divBdr>
                    <w:top w:val="none" w:sz="0" w:space="0" w:color="auto"/>
                    <w:left w:val="none" w:sz="0" w:space="0" w:color="auto"/>
                    <w:bottom w:val="none" w:sz="0" w:space="0" w:color="auto"/>
                    <w:right w:val="none" w:sz="0" w:space="0" w:color="auto"/>
                  </w:divBdr>
                  <w:divsChild>
                    <w:div w:id="1500580451">
                      <w:marLeft w:val="0"/>
                      <w:marRight w:val="0"/>
                      <w:marTop w:val="0"/>
                      <w:marBottom w:val="0"/>
                      <w:divBdr>
                        <w:top w:val="none" w:sz="0" w:space="0" w:color="auto"/>
                        <w:left w:val="none" w:sz="0" w:space="0" w:color="auto"/>
                        <w:bottom w:val="none" w:sz="0" w:space="0" w:color="auto"/>
                        <w:right w:val="none" w:sz="0" w:space="0" w:color="auto"/>
                      </w:divBdr>
                      <w:divsChild>
                        <w:div w:id="736902387">
                          <w:marLeft w:val="0"/>
                          <w:marRight w:val="0"/>
                          <w:marTop w:val="0"/>
                          <w:marBottom w:val="0"/>
                          <w:divBdr>
                            <w:top w:val="none" w:sz="0" w:space="0" w:color="auto"/>
                            <w:left w:val="none" w:sz="0" w:space="0" w:color="auto"/>
                            <w:bottom w:val="none" w:sz="0" w:space="0" w:color="auto"/>
                            <w:right w:val="none" w:sz="0" w:space="0" w:color="auto"/>
                          </w:divBdr>
                          <w:divsChild>
                            <w:div w:id="47776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2407910">
      <w:bodyDiv w:val="1"/>
      <w:marLeft w:val="0"/>
      <w:marRight w:val="0"/>
      <w:marTop w:val="0"/>
      <w:marBottom w:val="0"/>
      <w:divBdr>
        <w:top w:val="none" w:sz="0" w:space="0" w:color="auto"/>
        <w:left w:val="none" w:sz="0" w:space="0" w:color="auto"/>
        <w:bottom w:val="none" w:sz="0" w:space="0" w:color="auto"/>
        <w:right w:val="none" w:sz="0" w:space="0" w:color="auto"/>
      </w:divBdr>
    </w:div>
    <w:div w:id="510074063">
      <w:bodyDiv w:val="1"/>
      <w:marLeft w:val="0"/>
      <w:marRight w:val="0"/>
      <w:marTop w:val="0"/>
      <w:marBottom w:val="0"/>
      <w:divBdr>
        <w:top w:val="none" w:sz="0" w:space="0" w:color="auto"/>
        <w:left w:val="none" w:sz="0" w:space="0" w:color="auto"/>
        <w:bottom w:val="none" w:sz="0" w:space="0" w:color="auto"/>
        <w:right w:val="none" w:sz="0" w:space="0" w:color="auto"/>
      </w:divBdr>
    </w:div>
    <w:div w:id="618991240">
      <w:bodyDiv w:val="1"/>
      <w:marLeft w:val="0"/>
      <w:marRight w:val="0"/>
      <w:marTop w:val="0"/>
      <w:marBottom w:val="0"/>
      <w:divBdr>
        <w:top w:val="none" w:sz="0" w:space="0" w:color="auto"/>
        <w:left w:val="none" w:sz="0" w:space="0" w:color="auto"/>
        <w:bottom w:val="none" w:sz="0" w:space="0" w:color="auto"/>
        <w:right w:val="none" w:sz="0" w:space="0" w:color="auto"/>
      </w:divBdr>
    </w:div>
    <w:div w:id="860171109">
      <w:bodyDiv w:val="1"/>
      <w:marLeft w:val="0"/>
      <w:marRight w:val="0"/>
      <w:marTop w:val="0"/>
      <w:marBottom w:val="0"/>
      <w:divBdr>
        <w:top w:val="none" w:sz="0" w:space="0" w:color="auto"/>
        <w:left w:val="none" w:sz="0" w:space="0" w:color="auto"/>
        <w:bottom w:val="none" w:sz="0" w:space="0" w:color="auto"/>
        <w:right w:val="none" w:sz="0" w:space="0" w:color="auto"/>
      </w:divBdr>
    </w:div>
    <w:div w:id="862211217">
      <w:bodyDiv w:val="1"/>
      <w:marLeft w:val="0"/>
      <w:marRight w:val="0"/>
      <w:marTop w:val="0"/>
      <w:marBottom w:val="0"/>
      <w:divBdr>
        <w:top w:val="none" w:sz="0" w:space="0" w:color="auto"/>
        <w:left w:val="none" w:sz="0" w:space="0" w:color="auto"/>
        <w:bottom w:val="none" w:sz="0" w:space="0" w:color="auto"/>
        <w:right w:val="none" w:sz="0" w:space="0" w:color="auto"/>
      </w:divBdr>
    </w:div>
    <w:div w:id="891818119">
      <w:bodyDiv w:val="1"/>
      <w:marLeft w:val="0"/>
      <w:marRight w:val="0"/>
      <w:marTop w:val="0"/>
      <w:marBottom w:val="0"/>
      <w:divBdr>
        <w:top w:val="none" w:sz="0" w:space="0" w:color="auto"/>
        <w:left w:val="none" w:sz="0" w:space="0" w:color="auto"/>
        <w:bottom w:val="none" w:sz="0" w:space="0" w:color="auto"/>
        <w:right w:val="none" w:sz="0" w:space="0" w:color="auto"/>
      </w:divBdr>
    </w:div>
    <w:div w:id="896815484">
      <w:bodyDiv w:val="1"/>
      <w:marLeft w:val="0"/>
      <w:marRight w:val="0"/>
      <w:marTop w:val="0"/>
      <w:marBottom w:val="0"/>
      <w:divBdr>
        <w:top w:val="none" w:sz="0" w:space="0" w:color="auto"/>
        <w:left w:val="none" w:sz="0" w:space="0" w:color="auto"/>
        <w:bottom w:val="none" w:sz="0" w:space="0" w:color="auto"/>
        <w:right w:val="none" w:sz="0" w:space="0" w:color="auto"/>
      </w:divBdr>
    </w:div>
    <w:div w:id="922684808">
      <w:bodyDiv w:val="1"/>
      <w:marLeft w:val="0"/>
      <w:marRight w:val="0"/>
      <w:marTop w:val="0"/>
      <w:marBottom w:val="0"/>
      <w:divBdr>
        <w:top w:val="none" w:sz="0" w:space="0" w:color="auto"/>
        <w:left w:val="none" w:sz="0" w:space="0" w:color="auto"/>
        <w:bottom w:val="none" w:sz="0" w:space="0" w:color="auto"/>
        <w:right w:val="none" w:sz="0" w:space="0" w:color="auto"/>
      </w:divBdr>
    </w:div>
    <w:div w:id="938560666">
      <w:bodyDiv w:val="1"/>
      <w:marLeft w:val="0"/>
      <w:marRight w:val="0"/>
      <w:marTop w:val="0"/>
      <w:marBottom w:val="0"/>
      <w:divBdr>
        <w:top w:val="none" w:sz="0" w:space="0" w:color="auto"/>
        <w:left w:val="none" w:sz="0" w:space="0" w:color="auto"/>
        <w:bottom w:val="none" w:sz="0" w:space="0" w:color="auto"/>
        <w:right w:val="none" w:sz="0" w:space="0" w:color="auto"/>
      </w:divBdr>
    </w:div>
    <w:div w:id="1057581703">
      <w:bodyDiv w:val="1"/>
      <w:marLeft w:val="0"/>
      <w:marRight w:val="0"/>
      <w:marTop w:val="0"/>
      <w:marBottom w:val="0"/>
      <w:divBdr>
        <w:top w:val="none" w:sz="0" w:space="0" w:color="auto"/>
        <w:left w:val="none" w:sz="0" w:space="0" w:color="auto"/>
        <w:bottom w:val="none" w:sz="0" w:space="0" w:color="auto"/>
        <w:right w:val="none" w:sz="0" w:space="0" w:color="auto"/>
      </w:divBdr>
    </w:div>
    <w:div w:id="1115951841">
      <w:bodyDiv w:val="1"/>
      <w:marLeft w:val="0"/>
      <w:marRight w:val="0"/>
      <w:marTop w:val="0"/>
      <w:marBottom w:val="0"/>
      <w:divBdr>
        <w:top w:val="none" w:sz="0" w:space="0" w:color="auto"/>
        <w:left w:val="none" w:sz="0" w:space="0" w:color="auto"/>
        <w:bottom w:val="none" w:sz="0" w:space="0" w:color="auto"/>
        <w:right w:val="none" w:sz="0" w:space="0" w:color="auto"/>
      </w:divBdr>
    </w:div>
    <w:div w:id="1203327069">
      <w:bodyDiv w:val="1"/>
      <w:marLeft w:val="0"/>
      <w:marRight w:val="0"/>
      <w:marTop w:val="0"/>
      <w:marBottom w:val="0"/>
      <w:divBdr>
        <w:top w:val="none" w:sz="0" w:space="0" w:color="auto"/>
        <w:left w:val="none" w:sz="0" w:space="0" w:color="auto"/>
        <w:bottom w:val="none" w:sz="0" w:space="0" w:color="auto"/>
        <w:right w:val="none" w:sz="0" w:space="0" w:color="auto"/>
      </w:divBdr>
    </w:div>
    <w:div w:id="1219434029">
      <w:bodyDiv w:val="1"/>
      <w:marLeft w:val="0"/>
      <w:marRight w:val="0"/>
      <w:marTop w:val="0"/>
      <w:marBottom w:val="0"/>
      <w:divBdr>
        <w:top w:val="none" w:sz="0" w:space="0" w:color="auto"/>
        <w:left w:val="none" w:sz="0" w:space="0" w:color="auto"/>
        <w:bottom w:val="none" w:sz="0" w:space="0" w:color="auto"/>
        <w:right w:val="none" w:sz="0" w:space="0" w:color="auto"/>
      </w:divBdr>
    </w:div>
    <w:div w:id="1418016950">
      <w:bodyDiv w:val="1"/>
      <w:marLeft w:val="0"/>
      <w:marRight w:val="0"/>
      <w:marTop w:val="0"/>
      <w:marBottom w:val="0"/>
      <w:divBdr>
        <w:top w:val="none" w:sz="0" w:space="0" w:color="auto"/>
        <w:left w:val="none" w:sz="0" w:space="0" w:color="auto"/>
        <w:bottom w:val="none" w:sz="0" w:space="0" w:color="auto"/>
        <w:right w:val="none" w:sz="0" w:space="0" w:color="auto"/>
      </w:divBdr>
    </w:div>
    <w:div w:id="1425566445">
      <w:bodyDiv w:val="1"/>
      <w:marLeft w:val="0"/>
      <w:marRight w:val="0"/>
      <w:marTop w:val="0"/>
      <w:marBottom w:val="0"/>
      <w:divBdr>
        <w:top w:val="none" w:sz="0" w:space="0" w:color="auto"/>
        <w:left w:val="none" w:sz="0" w:space="0" w:color="auto"/>
        <w:bottom w:val="none" w:sz="0" w:space="0" w:color="auto"/>
        <w:right w:val="none" w:sz="0" w:space="0" w:color="auto"/>
      </w:divBdr>
    </w:div>
    <w:div w:id="1567565577">
      <w:bodyDiv w:val="1"/>
      <w:marLeft w:val="0"/>
      <w:marRight w:val="0"/>
      <w:marTop w:val="0"/>
      <w:marBottom w:val="0"/>
      <w:divBdr>
        <w:top w:val="none" w:sz="0" w:space="0" w:color="auto"/>
        <w:left w:val="none" w:sz="0" w:space="0" w:color="auto"/>
        <w:bottom w:val="none" w:sz="0" w:space="0" w:color="auto"/>
        <w:right w:val="none" w:sz="0" w:space="0" w:color="auto"/>
      </w:divBdr>
    </w:div>
    <w:div w:id="1610241026">
      <w:bodyDiv w:val="1"/>
      <w:marLeft w:val="0"/>
      <w:marRight w:val="0"/>
      <w:marTop w:val="0"/>
      <w:marBottom w:val="0"/>
      <w:divBdr>
        <w:top w:val="none" w:sz="0" w:space="0" w:color="auto"/>
        <w:left w:val="none" w:sz="0" w:space="0" w:color="auto"/>
        <w:bottom w:val="none" w:sz="0" w:space="0" w:color="auto"/>
        <w:right w:val="none" w:sz="0" w:space="0" w:color="auto"/>
      </w:divBdr>
    </w:div>
    <w:div w:id="1645504455">
      <w:bodyDiv w:val="1"/>
      <w:marLeft w:val="0"/>
      <w:marRight w:val="0"/>
      <w:marTop w:val="0"/>
      <w:marBottom w:val="0"/>
      <w:divBdr>
        <w:top w:val="none" w:sz="0" w:space="0" w:color="auto"/>
        <w:left w:val="none" w:sz="0" w:space="0" w:color="auto"/>
        <w:bottom w:val="none" w:sz="0" w:space="0" w:color="auto"/>
        <w:right w:val="none" w:sz="0" w:space="0" w:color="auto"/>
      </w:divBdr>
      <w:divsChild>
        <w:div w:id="1083989004">
          <w:marLeft w:val="0"/>
          <w:marRight w:val="0"/>
          <w:marTop w:val="0"/>
          <w:marBottom w:val="0"/>
          <w:divBdr>
            <w:top w:val="none" w:sz="0" w:space="0" w:color="auto"/>
            <w:left w:val="none" w:sz="0" w:space="0" w:color="auto"/>
            <w:bottom w:val="none" w:sz="0" w:space="0" w:color="auto"/>
            <w:right w:val="none" w:sz="0" w:space="0" w:color="auto"/>
          </w:divBdr>
          <w:divsChild>
            <w:div w:id="1608586500">
              <w:marLeft w:val="0"/>
              <w:marRight w:val="83"/>
              <w:marTop w:val="83"/>
              <w:marBottom w:val="0"/>
              <w:divBdr>
                <w:top w:val="none" w:sz="0" w:space="0" w:color="auto"/>
                <w:left w:val="none" w:sz="0" w:space="0" w:color="auto"/>
                <w:bottom w:val="none" w:sz="0" w:space="0" w:color="auto"/>
                <w:right w:val="none" w:sz="0" w:space="0" w:color="auto"/>
              </w:divBdr>
              <w:divsChild>
                <w:div w:id="220866709">
                  <w:marLeft w:val="83"/>
                  <w:marRight w:val="83"/>
                  <w:marTop w:val="0"/>
                  <w:marBottom w:val="124"/>
                  <w:divBdr>
                    <w:top w:val="none" w:sz="0" w:space="0" w:color="auto"/>
                    <w:left w:val="none" w:sz="0" w:space="0" w:color="auto"/>
                    <w:bottom w:val="none" w:sz="0" w:space="0" w:color="auto"/>
                    <w:right w:val="none" w:sz="0" w:space="0" w:color="auto"/>
                  </w:divBdr>
                </w:div>
              </w:divsChild>
            </w:div>
          </w:divsChild>
        </w:div>
      </w:divsChild>
    </w:div>
    <w:div w:id="1673604118">
      <w:bodyDiv w:val="1"/>
      <w:marLeft w:val="0"/>
      <w:marRight w:val="0"/>
      <w:marTop w:val="0"/>
      <w:marBottom w:val="0"/>
      <w:divBdr>
        <w:top w:val="none" w:sz="0" w:space="0" w:color="auto"/>
        <w:left w:val="none" w:sz="0" w:space="0" w:color="auto"/>
        <w:bottom w:val="none" w:sz="0" w:space="0" w:color="auto"/>
        <w:right w:val="none" w:sz="0" w:space="0" w:color="auto"/>
      </w:divBdr>
    </w:div>
    <w:div w:id="1722054239">
      <w:bodyDiv w:val="1"/>
      <w:marLeft w:val="0"/>
      <w:marRight w:val="0"/>
      <w:marTop w:val="0"/>
      <w:marBottom w:val="0"/>
      <w:divBdr>
        <w:top w:val="none" w:sz="0" w:space="0" w:color="auto"/>
        <w:left w:val="none" w:sz="0" w:space="0" w:color="auto"/>
        <w:bottom w:val="none" w:sz="0" w:space="0" w:color="auto"/>
        <w:right w:val="none" w:sz="0" w:space="0" w:color="auto"/>
      </w:divBdr>
    </w:div>
    <w:div w:id="1728989956">
      <w:bodyDiv w:val="1"/>
      <w:marLeft w:val="0"/>
      <w:marRight w:val="0"/>
      <w:marTop w:val="0"/>
      <w:marBottom w:val="0"/>
      <w:divBdr>
        <w:top w:val="none" w:sz="0" w:space="0" w:color="auto"/>
        <w:left w:val="none" w:sz="0" w:space="0" w:color="auto"/>
        <w:bottom w:val="none" w:sz="0" w:space="0" w:color="auto"/>
        <w:right w:val="none" w:sz="0" w:space="0" w:color="auto"/>
      </w:divBdr>
    </w:div>
    <w:div w:id="1936666508">
      <w:bodyDiv w:val="1"/>
      <w:marLeft w:val="0"/>
      <w:marRight w:val="0"/>
      <w:marTop w:val="0"/>
      <w:marBottom w:val="0"/>
      <w:divBdr>
        <w:top w:val="none" w:sz="0" w:space="0" w:color="auto"/>
        <w:left w:val="none" w:sz="0" w:space="0" w:color="auto"/>
        <w:bottom w:val="none" w:sz="0" w:space="0" w:color="auto"/>
        <w:right w:val="none" w:sz="0" w:space="0" w:color="auto"/>
      </w:divBdr>
    </w:div>
    <w:div w:id="1936743261">
      <w:bodyDiv w:val="1"/>
      <w:marLeft w:val="0"/>
      <w:marRight w:val="0"/>
      <w:marTop w:val="0"/>
      <w:marBottom w:val="0"/>
      <w:divBdr>
        <w:top w:val="none" w:sz="0" w:space="0" w:color="auto"/>
        <w:left w:val="none" w:sz="0" w:space="0" w:color="auto"/>
        <w:bottom w:val="none" w:sz="0" w:space="0" w:color="auto"/>
        <w:right w:val="none" w:sz="0" w:space="0" w:color="auto"/>
      </w:divBdr>
    </w:div>
    <w:div w:id="1985232330">
      <w:bodyDiv w:val="1"/>
      <w:marLeft w:val="0"/>
      <w:marRight w:val="0"/>
      <w:marTop w:val="0"/>
      <w:marBottom w:val="0"/>
      <w:divBdr>
        <w:top w:val="none" w:sz="0" w:space="0" w:color="auto"/>
        <w:left w:val="none" w:sz="0" w:space="0" w:color="auto"/>
        <w:bottom w:val="none" w:sz="0" w:space="0" w:color="auto"/>
        <w:right w:val="none" w:sz="0" w:space="0" w:color="auto"/>
      </w:divBdr>
    </w:div>
    <w:div w:id="199721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TARYBA1.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79799-6DB0-480B-BD8A-F76F77A51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TARYBA1</Template>
  <TotalTime>8</TotalTime>
  <Pages>16</Pages>
  <Words>37557</Words>
  <Characters>21409</Characters>
  <Application>Microsoft Office Word</Application>
  <DocSecurity>0</DocSecurity>
  <Lines>178</Lines>
  <Paragraphs>117</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58849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x</dc:creator>
  <cp:keywords/>
  <cp:lastModifiedBy>Jūratė Šedvilaitė</cp:lastModifiedBy>
  <cp:revision>2</cp:revision>
  <cp:lastPrinted>2022-05-12T12:14:00Z</cp:lastPrinted>
  <dcterms:created xsi:type="dcterms:W3CDTF">2022-05-12T12:22:00Z</dcterms:created>
  <dcterms:modified xsi:type="dcterms:W3CDTF">2022-05-12T12:22:00Z</dcterms:modified>
</cp:coreProperties>
</file>